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bCs/>
          <w:sz w:val="28"/>
          <w:szCs w:val="28"/>
        </w:rPr>
      </w:pPr>
      <w:bookmarkStart w:id="0" w:name="_GoBack"/>
      <w:r w:rsidRPr="002A4B83">
        <w:rPr>
          <w:rFonts w:ascii="Times New Roman Tj" w:hAnsi="Times New Roman Tj"/>
          <w:bCs/>
          <w:sz w:val="28"/>
          <w:szCs w:val="28"/>
        </w:rPr>
        <w:t>@1.</w:t>
      </w:r>
      <w:r w:rsidRPr="002A4B83">
        <w:rPr>
          <w:bCs/>
          <w:sz w:val="28"/>
          <w:szCs w:val="28"/>
        </w:rPr>
        <w:t xml:space="preserve">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Сабабњои сар задании низои шањрвандии Тољикистон?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Вазъи сиёсї ва иљтимої дар давраи охири собиќ Иттињоди Шуравї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Коллективњои иљтимоие, ки барои расидан барои кадом як маќсад бо њам мубориза мебаранд;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Озодии иќтисодии нерўњои дохилии љумхурї ва талоши онњо барои ба даст овардани њокимият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Зуд таѓйир ёфтани вазъи иљтимої, сиёсї ва иќтисодии Љумхурии Тољикистон ва наќш доштани нерўњои хориљї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Гурўњњои хурди иљтимої, ки вобаста аз рўи манфиатњои муштараки иљтимої-сиёсї аз њам тафовут доранд;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@2.</w:t>
      </w:r>
      <w:r w:rsidRPr="002A4B83">
        <w:rPr>
          <w:bCs/>
          <w:sz w:val="28"/>
          <w:szCs w:val="28"/>
        </w:rPr>
        <w:t xml:space="preserve">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Натиљаи мусбати раќобати иљтимої дар чи зоњир мегардад: 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муборизаи роњбарон барои њокимият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гуруњњои иљтимоиро пароканда месозад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шахсро ба мењнати самаранок водор месозад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њисси душманиро ба бор меорад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истењсолотро коњиш медињад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@3.</w:t>
      </w:r>
      <w:r w:rsidRPr="002A4B83">
        <w:rPr>
          <w:bCs/>
          <w:sz w:val="28"/>
          <w:szCs w:val="28"/>
        </w:rPr>
        <w:t xml:space="preserve">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 w:cs="Tahoma"/>
          <w:bCs/>
          <w:sz w:val="28"/>
          <w:szCs w:val="28"/>
        </w:rPr>
        <w:t>Ба андешаи Р.Дарендорф кадом омилњои асосї низои иљтимоиро ба вуљуд меорад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Омилњои иќтисодї;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омилњои фарњангї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омилњои динї;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омилњои сиёсї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омилњои этникї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@4.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К.Маркс синфњоро ба кадом намудњо људо менамояд?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Синфњои истисморкунанда ва истисморшаванда;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Синфњои боло ва поён;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Синфњои миёна ва элита;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Синфњои олї ва истисморгар;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Синфњои коргар ва дењќон;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@5.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Низоъњои оилавї бо кадом сабабњо сар мезанад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Барои моликият ва сарват;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Барои соњибшудан ба фарзандон;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Барои наќши оилавї, моликияти оилавї ва хиёнати як тараф;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Барои манфиатњои шахсї;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Барои њокимияти оилавї;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@6.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Марњилањои низои иљтимоиро аз нишондињандањои зерин муайян намоед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То низої, ављи низоъ, њалли низоъ ва пас аз низої;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Ављи низоъ, њалли низоъ ва бозгашт ба низоъ;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Зиддиятњо, мухолифатњо ва оѓози љанг;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Њалли низоъ ва оѓози зиддиятњои нав;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Бањс, раќобат, мољаро ва созишнамоии љонибњои раќиб;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@7.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Низое, ки дар рафти таќсимоти њокимият ба миён меояд ба кадом навъи низоъ шомил мегардад?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низои сиёсї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низои иќтисодї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низои миллї-этникї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низои динї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низои идеологї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@8.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Намояндаи назарияи низои иљтимоиро номбар намоед?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Э.Дюркгейм;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П.Сорокин;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Т. Парсон;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Р.Дарендорф;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М.Вебер;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@9.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iCs/>
          <w:sz w:val="28"/>
          <w:szCs w:val="28"/>
        </w:rPr>
      </w:pPr>
      <w:r w:rsidRPr="002A4B83">
        <w:rPr>
          <w:rFonts w:ascii="Times New Roman Tj" w:hAnsi="Times New Roman Tj"/>
          <w:iCs/>
          <w:sz w:val="28"/>
          <w:szCs w:val="28"/>
        </w:rPr>
        <w:t>«Инќилоб ќуллаи таѓйироти иљтимої аст» - суханони кист?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Т.Парсонс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Э.Дюркгейм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О.Шпенглер;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Штомпка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Ч. Лоброзо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@10.</w:t>
      </w:r>
      <w:r w:rsidRPr="002A4B83">
        <w:rPr>
          <w:rFonts w:ascii="Times New Roman Tj" w:hAnsi="Times New Roman Tj"/>
          <w:sz w:val="28"/>
          <w:szCs w:val="28"/>
        </w:rPr>
        <w:t xml:space="preserve"> 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«Инќилоб локомативи таърих аст»- суханони кист?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К.Маркс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Э.Дюркгейм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О.Шпенглер;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Б.Скиннер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Ч. Лоброзо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@11.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«Инќилоб- ин харобшавии тавозун(равновесия) - и љомеа»- суханони кист?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Ибни Халдун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Р.Дарендорф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Ч.Љонсон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Э.Дюркгейм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К.Маркс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@12.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Таѓйироти револютсионии љомеа чист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таѓйироти револютсионии љомеа гуфта таѓйироти ботадриљ, мунтаззам ва миќдории љомеаро меноманд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таѓйироти револютсионии љомеа гуфта таѓйироти зудамал, таъљилї, куллї ва сифатии љомеаро меноманд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таѓйироти револютсионии љомеа таѓйироти харобиовар аст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таѓйироти револютсионї дар љомеа вуљуд надорад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таѓйироти револютсионии љомеа регрессиви мебошад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@13.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Асосгузори назарияи «сотсиологияи органикї» кї мањсуб мешавад?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Г.Спенсер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К.Маркс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Т.Парсонс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Э.Дюркгейм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Ф.Энгелс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@14.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Кадом аз сотсиологњои асри Х1Х инкишофи љамъиятро њамчун иваз гардидани форматсияњои иљтимої- иќтисодї маънидод намудааст?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М.Вебер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К.Маркс;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Э.Дюркгейм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О.Конт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Т.Парсонс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@15.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Мафњуми «аномия»-ро нисбати солњои 90-ум дар давлатњои собиќ Шуравї, аз љумла Тољикистон истифода бурдан мумкин аст?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 </w:t>
      </w:r>
      <w:r w:rsidRPr="002A4B83">
        <w:rPr>
          <w:rFonts w:ascii="Times New Roman Tj" w:hAnsi="Times New Roman Tj"/>
          <w:sz w:val="28"/>
          <w:szCs w:val="28"/>
        </w:rPr>
        <w:t>Не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Ќисман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Дар баъзе мавридњо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Мутлаќо истифоданашаванда аст</w:t>
      </w:r>
      <w:r>
        <w:rPr>
          <w:rFonts w:ascii="Times New Roman Tj" w:hAnsi="Times New Roman Tj"/>
          <w:bCs/>
          <w:sz w:val="28"/>
          <w:szCs w:val="28"/>
        </w:rPr>
        <w:t xml:space="preserve">;               </w:t>
      </w:r>
    </w:p>
    <w:p w:rsidR="00725429" w:rsidRPr="002A4B83" w:rsidRDefault="00725429" w:rsidP="00902B57">
      <w:pPr>
        <w:pStyle w:val="Verdana14-"/>
        <w:tabs>
          <w:tab w:val="left" w:pos="1276"/>
          <w:tab w:val="left" w:pos="1418"/>
        </w:tabs>
        <w:rPr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@16.</w:t>
      </w:r>
      <w:r w:rsidRPr="002A4B83">
        <w:rPr>
          <w:sz w:val="28"/>
          <w:szCs w:val="28"/>
        </w:rPr>
        <w:t xml:space="preserve"> </w:t>
      </w:r>
    </w:p>
    <w:p w:rsidR="00725429" w:rsidRPr="002A4B83" w:rsidRDefault="00725429" w:rsidP="00902B57">
      <w:pPr>
        <w:pStyle w:val="Verdana14-"/>
        <w:tabs>
          <w:tab w:val="left" w:pos="1276"/>
          <w:tab w:val="left" w:pos="1418"/>
        </w:tabs>
        <w:rPr>
          <w:sz w:val="28"/>
          <w:szCs w:val="28"/>
        </w:rPr>
      </w:pPr>
      <w:r w:rsidRPr="002A4B83">
        <w:rPr>
          <w:sz w:val="28"/>
          <w:szCs w:val="28"/>
        </w:rPr>
        <w:t>Ин</w:t>
      </w:r>
      <w:r w:rsidRPr="002A4B83">
        <w:rPr>
          <w:rFonts w:ascii="Times New Roman Tj" w:hAnsi="Times New Roman Tj"/>
          <w:sz w:val="28"/>
          <w:szCs w:val="28"/>
        </w:rPr>
        <w:t>ќ</w:t>
      </w:r>
      <w:r w:rsidRPr="002A4B83">
        <w:rPr>
          <w:sz w:val="28"/>
          <w:szCs w:val="28"/>
        </w:rPr>
        <w:t>илоби и</w:t>
      </w:r>
      <w:r w:rsidRPr="002A4B83">
        <w:rPr>
          <w:rFonts w:ascii="Times New Roman Tj" w:hAnsi="Times New Roman Tj"/>
          <w:sz w:val="28"/>
          <w:szCs w:val="28"/>
        </w:rPr>
        <w:t>љ</w:t>
      </w:r>
      <w:r w:rsidRPr="002A4B83">
        <w:rPr>
          <w:sz w:val="28"/>
          <w:szCs w:val="28"/>
        </w:rPr>
        <w:t>тимо</w:t>
      </w:r>
      <w:r w:rsidRPr="002A4B83">
        <w:rPr>
          <w:rFonts w:ascii="Times New Roman Tj" w:hAnsi="Times New Roman Tj"/>
          <w:sz w:val="28"/>
          <w:szCs w:val="28"/>
        </w:rPr>
        <w:t>ї</w:t>
      </w:r>
      <w:r w:rsidRPr="002A4B83">
        <w:rPr>
          <w:sz w:val="28"/>
          <w:szCs w:val="28"/>
        </w:rPr>
        <w:t xml:space="preserve"> чист?;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сабаби љойивазкунии иљтимої ва прогрессии љомеа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 </w:t>
      </w:r>
      <w:r w:rsidRPr="002A4B83">
        <w:rPr>
          <w:rFonts w:ascii="Times New Roman Tj" w:hAnsi="Times New Roman Tj"/>
          <w:sz w:val="28"/>
          <w:szCs w:val="28"/>
        </w:rPr>
        <w:t>таѓйир ёфтани аќидањои динї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таѓйир ёфтани шањрвандии мардум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таѓйир ёфтани њокимияти сиёсї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таѓйироти осоиштаи љомеа</w:t>
      </w:r>
      <w:r>
        <w:rPr>
          <w:rFonts w:ascii="Times New Roman Tj" w:hAnsi="Times New Roman Tj"/>
          <w:bCs/>
          <w:sz w:val="28"/>
          <w:szCs w:val="28"/>
        </w:rPr>
        <w:t xml:space="preserve">;              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@17.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 w:cs="Tahoma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«Љомеа бе низоъ вуљуд дошта метаваонад»- суханони кист?</w:t>
      </w:r>
      <w:r w:rsidRPr="002A4B83">
        <w:rPr>
          <w:rFonts w:ascii="Times New Roman Tj" w:hAnsi="Times New Roman Tj" w:cs="Tahoma"/>
          <w:sz w:val="28"/>
          <w:szCs w:val="28"/>
        </w:rPr>
        <w:t xml:space="preserve">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ahoma"/>
          <w:sz w:val="28"/>
          <w:szCs w:val="28"/>
        </w:rPr>
        <w:t>Г.Зиммел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ahoma"/>
          <w:sz w:val="28"/>
          <w:szCs w:val="28"/>
        </w:rPr>
        <w:t>К.Маркс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ahoma"/>
          <w:sz w:val="28"/>
          <w:szCs w:val="28"/>
        </w:rPr>
        <w:t>Л.Козер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ahoma"/>
          <w:sz w:val="28"/>
          <w:szCs w:val="28"/>
        </w:rPr>
        <w:t>Э.Гидденс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ahoma"/>
          <w:sz w:val="28"/>
          <w:szCs w:val="28"/>
        </w:rPr>
        <w:t>Р.Дарендорф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@18.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 w:cs="Tahoma"/>
          <w:sz w:val="28"/>
          <w:szCs w:val="28"/>
        </w:rPr>
      </w:pPr>
      <w:r w:rsidRPr="002A4B83">
        <w:rPr>
          <w:rFonts w:ascii="Times New Roman Tj" w:hAnsi="Times New Roman Tj" w:cs="Tahoma"/>
          <w:bCs/>
          <w:sz w:val="28"/>
          <w:szCs w:val="28"/>
        </w:rPr>
        <w:t>Р.Дарендорф кадом омили асосии низоъро нишон додаст?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омилњои иќтисодї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омилњои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омилњои сиёсї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омилхои фарњангї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омилњои этникї;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@19.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Њалли низои иљтимої гуфта кадом марњилаи низоъро меноманд?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хотимаи зиддиятхо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даст кашидан аз низоъ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Тарбияи насли наврас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ављи низои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Ѓамхорї ба насл 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@20.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Кадоми аз мутафаккирони зерин назарияи «аномия»-ро истифода мебарад?</w:t>
      </w:r>
    </w:p>
    <w:p w:rsidR="00725429" w:rsidRPr="002A4B83" w:rsidRDefault="00725429" w:rsidP="00902B57">
      <w:pPr>
        <w:tabs>
          <w:tab w:val="left" w:pos="1276"/>
          <w:tab w:val="left" w:pos="1418"/>
          <w:tab w:val="num" w:pos="180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Ситсерон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  <w:tab w:val="num" w:pos="180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О. Конт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  <w:tab w:val="num" w:pos="180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Э. Дюркгейм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  <w:tab w:val="num" w:pos="180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К.Маркс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  <w:tab w:val="num" w:pos="180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П.Сорокин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@21.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 w:cs="Tahoma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Шароити бењтарини њалли низоъ кадом аст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љалби љониби сеюм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хоњиши аз низоъ даст кашидани љонибњои мубориз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 низоъшинос мурољиат намудан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нобуд гаштани тарафњо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таслими як тараф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@22.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Њолате, ки мардумро ба инќилоб водор мекунал, чи аст?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ањволи бад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њолати ногувор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вазъияти инќилобї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балво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корпартої ва эътироз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u w:val="single"/>
        </w:rPr>
      </w:pPr>
      <w:r w:rsidRPr="002A4B83">
        <w:rPr>
          <w:rFonts w:ascii="Times New Roman Tj" w:hAnsi="Times New Roman Tj"/>
          <w:bCs/>
          <w:sz w:val="28"/>
          <w:szCs w:val="28"/>
        </w:rPr>
        <w:t>@23.</w:t>
      </w:r>
      <w:r w:rsidRPr="002A4B83">
        <w:rPr>
          <w:rFonts w:ascii="Times New Roman Tj" w:hAnsi="Times New Roman Tj"/>
          <w:sz w:val="28"/>
          <w:szCs w:val="28"/>
          <w:u w:val="single"/>
        </w:rPr>
        <w:t xml:space="preserve">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Роњи њалли низои иљтимоии Тољикистонро чи меноманд?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осоишта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ѓайриосоишта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табаддулот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инќилоб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мусолињаи миллї ва роњи осоиштаи фаъолияти сиёсї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@24.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Масъалањои асосии инќилоби иљтимоиро чи ташкил медињад?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њокимияти иќтисодї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њокимияти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њокимияти оилавї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њокимияти сиёсї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њокимияти теологї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@25.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Шаклњои асосии инќилоби иљтимої кадомњоянд?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инќилоби иљтимоию сиёсї ва техникї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ѓуломдорї, феодалї, сармоядорї,сотсиалистї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илмї, техникї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сиёсї, иќтисодї,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фарњангї, техникї, миллї;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@26.</w:t>
      </w:r>
      <w:r w:rsidRPr="002A4B83">
        <w:rPr>
          <w:rFonts w:ascii="Times New Roman Tj" w:hAnsi="Times New Roman Tj"/>
          <w:sz w:val="28"/>
          <w:szCs w:val="28"/>
        </w:rPr>
        <w:t xml:space="preserve">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 xml:space="preserve">Фанни сотсиологияи низоъ чиро меомўзад?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низоъњои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ќонунњои љамъият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њайёти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иќтисодиёти љомеа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маданияти љомеа</w:t>
      </w:r>
      <w:r w:rsidRPr="002A4B83">
        <w:rPr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@27.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Предмети омўзиши сотсиологияи низоъро муайян намоед?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умумиятњои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меъёрњои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арзишњои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фалсафаи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низоъњои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@28.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Ањамияти омўзиши фанни сотсиологияи низоъ?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омузиши ин фан ба мо имконият медињад, ки сабабу шароитњои пайдоиши низои иљтимоиро муайян карда, онро пешгирї, идора ва ё њал намоем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омузиши ин фан ба мо имконият медињад, ки сабабу шароитњои пайдоиши низои иљтимоиро муайян карда, онро аз байн барем;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Ѓамхорї ба насли худ, муошират бо њамсоягон, иштирок кардан дар фаъолияти љамъиятї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омузиши ин фан љањонбинии моро васеъ мегардонад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Ташкилоти бероњбар ва бороњбарро муайян намоем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@29.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То пайдоиши саноат ва яроќи ядрои низои иљтимои чи гуна хусусият доштанд?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умумисаёравї;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минтаќавї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локалї (мањаллї);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саноатї;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Глобализация;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@30.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Г.Спенсер кадом назарияро кор карда баромад</w:t>
      </w:r>
      <w:r w:rsidRPr="002A4B83">
        <w:rPr>
          <w:rFonts w:ascii="Times New Roman Tj" w:hAnsi="Times New Roman Tj"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Статика ва динамикаи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Назарияи аномия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Назарияи маблаѓгузорї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Интихоби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Назарияи органикї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@31.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Чи зарурат шуд, ки илми сотсиологияи низоъ пайдо гардид?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барои он, ки низоъњои иљтимої характери локалї пайдо намуданд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барои он, ки низоъњои иљтимої характери маданї пайдо намуданд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барои он, ки низоъњои иљтимої характери миллї пайдо намуданд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барои он, ки низоъњои иљтимої характери глобалї пайдо намуданд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барои он, ки низоъњои иљтимої характери минтаќавї пайдо намуданд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@32.</w:t>
      </w:r>
      <w:r w:rsidRPr="002A4B83">
        <w:rPr>
          <w:rFonts w:ascii="Times New Roman Tj" w:hAnsi="Times New Roman Tj"/>
          <w:sz w:val="28"/>
          <w:szCs w:val="28"/>
        </w:rPr>
        <w:t xml:space="preserve">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Мафњуми «аномия»-ро нисбати солњои 90-ум дар давлатњои собиќ Шуравї, аз љумла Тољикистон истифода бурдан мумкин аст?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 </w:t>
      </w:r>
      <w:r w:rsidRPr="002A4B83">
        <w:rPr>
          <w:rFonts w:ascii="Times New Roman Tj" w:hAnsi="Times New Roman Tj"/>
          <w:sz w:val="28"/>
          <w:szCs w:val="28"/>
        </w:rPr>
        <w:t>Не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Ќисман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Дар баъзе мавридњо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Мутлаќо истифоданашаванда аст</w:t>
      </w:r>
      <w:r>
        <w:rPr>
          <w:rFonts w:ascii="Times New Roman Tj" w:hAnsi="Times New Roman Tj"/>
          <w:bCs/>
          <w:sz w:val="28"/>
          <w:szCs w:val="28"/>
        </w:rPr>
        <w:t xml:space="preserve">;              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@33.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Асосї навъбандии љамъият аз нигоњи К.Маркс?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Воситањои истењсолот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Сатњи инкишофи техника ва технология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Сатњи инкишофи маданият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Инкишофи низоми коммуникатсионї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Сатњи инкишофи хаттї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@34.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Оё низои иљтимої дар инкишофи љамъият наќш мебозад 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сади роњи инкишофи љамъият мегардад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харобињои зиёд меорад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барои љамъият лозим нест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динро мустањкам менамояд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Яке аз манбањои инкишофи љамъият аст;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@35.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Вазифањои фанни сотсиологияи низоъњои иљтимої?;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омўхтани низоъњои байни субъектони муносибатњои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омухтани вазъи мусоидди љомеа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Таќсим шудани мавќеъ ва наќшњо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Таќсимоти неъматњои моддї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омухтани вазъи иќтисодии љомеа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@36.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Кадом методњои фанни сотсиологияи низоъро медонед 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принсипи таърихият, мушоњида муќоиса ва тањлил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анкета, интервю, пурсиш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дедуксия, индуксия, анализ ва синтез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тањлили њуљљатњо, пурсиш,;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анкета, мусоњиба, контент анализ ва ѓ;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@37.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Методи принсипи таърихият дар низоъ чиро ифода менамояд?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таърихи пайдоиш ва инкишофи низои иљтимоиро меомузад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Институти иќтисоди љомеаро меомўзад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њалли низои иљтимоиро меомўзад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шиддати низои иљтимоиро меомўзад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оќибатњои низои иљтимоиро меомўзад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@38.</w:t>
      </w:r>
      <w:r w:rsidRPr="002A4B83">
        <w:rPr>
          <w:rFonts w:ascii="Times New Roman Tj" w:hAnsi="Times New Roman Tj"/>
          <w:sz w:val="28"/>
          <w:szCs w:val="28"/>
        </w:rPr>
        <w:t xml:space="preserve">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Методи ќиёс дар низоъ чиро ифода менамояд?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таърихи пайдоиш ва инкишофи низои иљтимоиро меомузад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монанди ва фарќияти пайдоиш ва инкишофи низои иљтимоиро меомузад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шиддати низои иљтимоиро меомўзад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оќибатњои низои иљтимоиро меомўзад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@39.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Вазивањои асосии сотсиологияи низои иљтимоиро нишон дињед?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Табаќабандї, гурўњбандї, пешгўї, гуманистї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Гурўњбандї, табаќабандї, људосозї њалнамої ва ѓ;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маърифатї, ташхисї, ояндабинї, идеологї ва барномавї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табаќабандї, гурўњбандї, ташкилї, сафеднамої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таснифот, тањлил, тарѓиб ва роњбарї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@40.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Нобаробарии иљтимої ба мутааллиќияти этникї асоснокшуда чи номида мешавад?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Натсионализм (миллатгарої);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Дискриминатсияи этникї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Индустриализм (саноатикунонї);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Фашизм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Капитализм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@41.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Вазифаи </w:t>
      </w:r>
      <w:r w:rsidRPr="002A4B83">
        <w:rPr>
          <w:rFonts w:ascii="Times New Roman Tj" w:hAnsi="Times New Roman Tj"/>
          <w:sz w:val="28"/>
          <w:szCs w:val="28"/>
        </w:rPr>
        <w:t>маърифатии сотсиологияи низои иљтимоиро муайян намоед</w:t>
      </w:r>
      <w:r w:rsidRPr="002A4B83">
        <w:rPr>
          <w:rFonts w:ascii="Times New Roman Tj" w:hAnsi="Times New Roman Tj"/>
          <w:bCs/>
          <w:sz w:val="28"/>
          <w:szCs w:val="28"/>
        </w:rPr>
        <w:t>?;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табиати инкишоф ва њалли низоъњои иљтимоиро нишон медињад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 xml:space="preserve"> одамони боистеъдод ва беистеъдод људо менамоянд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одамони сарватманд ва камбизоат људо менамоянд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сатњи дониш ва маърифати њуќуќии одамонро зиёд медињад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маърифати иќтисодии шањрвандонро ба маротиб зиёд менамояд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@42.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Вазифаи </w:t>
      </w:r>
      <w:r w:rsidRPr="002A4B83">
        <w:rPr>
          <w:rFonts w:ascii="Times New Roman Tj" w:hAnsi="Times New Roman Tj"/>
          <w:sz w:val="28"/>
          <w:szCs w:val="28"/>
        </w:rPr>
        <w:t>ташхисии сотсиологияи низои иљтимоиро муайян намоед</w:t>
      </w:r>
      <w:r w:rsidRPr="002A4B83">
        <w:rPr>
          <w:rFonts w:ascii="Times New Roman Tj" w:hAnsi="Times New Roman Tj"/>
          <w:bCs/>
          <w:sz w:val="28"/>
          <w:szCs w:val="28"/>
        </w:rPr>
        <w:t>?;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табиати инкишоф ва њалли низоъњои иљтимоиро нишон медињад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 xml:space="preserve"> одамони боистеъдод ва беистеъдод људо менамоянд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одамони сарватманд ва камбизоат људо менамоянд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сабабњо, даврањо, идора ва њалли низоъњои иљтимоиро меомўзад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маърифати иќтисодии шањрвандонро ба маротиб зиёд менамояд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@43.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Вазифаи </w:t>
      </w:r>
      <w:r w:rsidRPr="002A4B83">
        <w:rPr>
          <w:rFonts w:ascii="Times New Roman Tj" w:hAnsi="Times New Roman Tj"/>
          <w:sz w:val="28"/>
          <w:szCs w:val="28"/>
        </w:rPr>
        <w:t>ояндабинии сотсиологияи низои иљтимоиро муайян намоед</w:t>
      </w:r>
      <w:r w:rsidRPr="002A4B83">
        <w:rPr>
          <w:rFonts w:ascii="Times New Roman Tj" w:hAnsi="Times New Roman Tj"/>
          <w:bCs/>
          <w:sz w:val="28"/>
          <w:szCs w:val="28"/>
        </w:rPr>
        <w:t>?;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табиати инкишоф ва њалли низоъњои иљтимоиро нишон медињад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 xml:space="preserve"> одамони боистеъдод ва беистеъдод људо менамоянд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одамони сарватманд ва камбизоат људо менамоянд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ояндаи низоъњои иљтимоиро пешбинї менамояд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маърифати иќтисодии шањрвандонро ба маротиб зиёд менамояд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@44.</w:t>
      </w:r>
      <w:r w:rsidRPr="002A4B83">
        <w:rPr>
          <w:rFonts w:ascii="Times New Roman Tj" w:hAnsi="Times New Roman Tj"/>
          <w:sz w:val="28"/>
          <w:szCs w:val="28"/>
        </w:rPr>
        <w:t xml:space="preserve">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Вазифаи </w:t>
      </w:r>
      <w:r w:rsidRPr="002A4B83">
        <w:rPr>
          <w:rFonts w:ascii="Times New Roman Tj" w:hAnsi="Times New Roman Tj"/>
          <w:sz w:val="28"/>
          <w:szCs w:val="28"/>
        </w:rPr>
        <w:t>идеологии сотсиологияи низои иљтимоиро муайян намоед</w:t>
      </w:r>
      <w:r w:rsidRPr="002A4B83">
        <w:rPr>
          <w:rFonts w:ascii="Times New Roman Tj" w:hAnsi="Times New Roman Tj"/>
          <w:bCs/>
          <w:sz w:val="28"/>
          <w:szCs w:val="28"/>
        </w:rPr>
        <w:t>?;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табиати инкишоф ва њалли низоъњои иљтимоиро нишон медињад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 xml:space="preserve"> одамони боистеъдод ва беистеъдод људо менамоянд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одамони сарватманд ва камбизоат људо менамоянд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сатњи дониш ва маърифати њуќуќии одамонро зиёд медињад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 манфиати ин ё он умумият ва ё гурўњи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@45.</w:t>
      </w:r>
      <w:r w:rsidRPr="002A4B83">
        <w:rPr>
          <w:rFonts w:ascii="Times New Roman Tj" w:hAnsi="Times New Roman Tj"/>
          <w:sz w:val="28"/>
          <w:szCs w:val="28"/>
        </w:rPr>
        <w:t xml:space="preserve">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Вазифаи </w:t>
      </w:r>
      <w:r w:rsidRPr="002A4B83">
        <w:rPr>
          <w:rFonts w:ascii="Times New Roman Tj" w:hAnsi="Times New Roman Tj"/>
          <w:sz w:val="28"/>
          <w:szCs w:val="28"/>
        </w:rPr>
        <w:t>идеологии сотсиологияи низои иљтимоиро муайян намоед</w:t>
      </w:r>
      <w:r w:rsidRPr="002A4B83">
        <w:rPr>
          <w:rFonts w:ascii="Times New Roman Tj" w:hAnsi="Times New Roman Tj"/>
          <w:bCs/>
          <w:sz w:val="28"/>
          <w:szCs w:val="28"/>
        </w:rPr>
        <w:t>?;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табиати инкишоф ва њалли низоъњои иљтимоиро нишон медињад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 xml:space="preserve"> барномаи таъсир ва фаъолияти субъектони фаъолияти низои иљтимоиро кор карда мебарояд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одамони сарватманд ва камбизоат људо менамоянд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сатњи дониш ва маърифати њуќуќии одамонро зиёд медињад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 манфиати ин ё он умумият ва ё гурўњи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@46.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Ба андешаи К.Маркс нишонањои асосии пайдоиши синфњо кадомњоянд?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Муносибат ба воситаи истењсолот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Дараљаи боигарї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Хусусиятњои мењнат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Сатњи маданият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Сатњи маълумот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@47.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Сотсиологияи низои иљтимои бо кадо илмњо алоќамандї дорад?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математика, физика, химия ва биология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бо забон хориљї, иќтисодшиносї, геология, фалсафа ва ѓ;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адабиёт, забон, шарќшиносї, лингвистика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сотсиология, психология таърих, њуќуќ ва ѓ;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астрономия ботаника, љомеашиносї мантиќ ва ѓ;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@48.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Иштирокчиёни низои иљтимоиро муайян намоед?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Халќ, миллат, оила, диндорон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Оила, давлат, сиёсат, миллат ва ѓ;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муќобилияткунандагон, ташкилкунандагон, иттифоќчиён, шоњидон, миёнаравњо ва ѓ;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Одамон, њайвонот, растанињо ва ѓ;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Њамсояњо, хешу табор, авлоду ќабила ва ѓ;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@49.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Дар низои иљтимої муќобилияткунандагон кињоро дар назар доранд?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Аз дењот ба шањр кучидагонва роњгузарон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Њаммиллатон ва њамсолон;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Одамони муќими як минтаќа ва ноњия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Одамони бо њам дўсту иттифоќчї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@50.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Дар низои иљтимої ташкилкунандагон гуфта кињоро дар назар доранд 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Аз дењот ба шањр кучидагон ва роњгузарон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шахсоне, ки низои иљтимоиро бо наќшањои муайян ба вуљуд меоранд;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Одамони муќими як минтаќа ва ноњия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Одамони бо њам дўсту иттифоќчї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@51.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Дар низои иљтимої иттифоќчиён гуфта кињоро дар назар доранд 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Аз дењот ба шањр кучидагон ва роњгузарон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шахсоне, ки низои иљтимоиро бо наќшањои муайян ба вуљуд меоранд;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Одамони бо њам дўсту иттифоќчї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@52.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Дар низои иљтимої шоњидон гуфта кињоро дар назар доранд 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субъектоне, ки аз рўи зарурат, ночори ва ё тасодуфи шоњиди мољаро мегарданд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шахсоне, ки низои иљтимоиро бо наќшањои муайян ба вуљуд меоранд;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Одамони бо њам дўсту иттифоќчї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@53.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Дар низои иљтимої зарадидагон гуфта кињоро дар назар доранд 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субъектоне, ки аз рўи зарурат, ночори ва ё тасодуфи шоњиди мољаро мегарданд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шахсоне, ки низои иљтимоиро бо наќшањои муайян ба вуљуд меоранд;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шахсоне, ки аз мољаро зарари љисмонї, моддива равони дидаанд;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@54.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Дар низои иљтимої миёнаравњо гуфта кињоро дар назар доранд 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субъектоне, ки аз рўи зарурат, ночори ва ё тасодуфи шоњиди мољаро мегарданд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субъектоне, кидар низои иљтимої дахолат намуда онро њал мекунанд;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шахсоне, ки аз мољаро зарари љисмонї, моддива равони дидаанд;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@55.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Ба низои иљтимои чи бештар таъсир мерасонад?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дахлнамоии миёнаравњои бењунар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вазъи моддии иштирокчиён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роњгузарон ва шоњидон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љањонбинї ва психологияи иштирокчиён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сифатњои биологии иштирокчиён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@56.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Вобаста ба љањонбинї иштирокчиёнро ба чанд навъ људо менамоянд?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 4 навъ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 5 навъ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 3 навъ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 2 навъ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 ягон навъ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  <w:tab w:val="left" w:pos="2130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@57.</w:t>
      </w:r>
      <w:r w:rsidRPr="002A4B83">
        <w:rPr>
          <w:rFonts w:ascii="Times New Roman Tj" w:hAnsi="Times New Roman Tj"/>
          <w:bCs/>
          <w:sz w:val="28"/>
          <w:szCs w:val="28"/>
        </w:rPr>
        <w:tab/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Вобаста ба љањонбинї иштирокчиёни низои иљтимоиро номбар намоед?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љањонбинии таљовузкорона, инќилобї, осоишта, сулњпарваронаи иштирокчиён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љањонбинии таљовузкорона, иштирокчиён</w:t>
      </w:r>
      <w:r w:rsidRPr="002A4B83">
        <w:rPr>
          <w:rFonts w:ascii="Times New Roman Tj" w:hAnsi="Times New Roman Tj"/>
          <w:bCs/>
          <w:sz w:val="28"/>
          <w:szCs w:val="28"/>
        </w:rPr>
        <w:t>; гуманистї, фалсафї ва идеологї;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љањонбинии дунявї, динї ва њуќуќии иштирокчиён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љањонбинии сиёсї, ахлоќї ва сотсиологии иштирокчиён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љањонбинии психологї, динї ва дунявии иштирокчиён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@58.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Психологияи иштирокчиёни низои иљтимої дар чи ифода меёбад 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дар фикру андеша ва роњбарии иштирокчиён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дар дин ва илми иштирокчиён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дар руњия ва хоњиши иштирокчиён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дар боигарї ва мењнати иштирокчиён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дар њиссиёт, њайяљон, хотира , шуур ва интуитсия</w:t>
      </w:r>
      <w:r w:rsidRPr="002A4B83">
        <w:rPr>
          <w:rFonts w:ascii="Times New Roman Tj" w:hAnsi="Times New Roman Tj"/>
          <w:bCs/>
          <w:sz w:val="28"/>
          <w:szCs w:val="28"/>
        </w:rPr>
        <w:t>и иштирокчиён;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@59.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Лидерњои сиёсии низои иљтимої кињоянд?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Респондентон ва сотсиологњо, ки низоъро идора менамоянд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идеологњо ва пешвоёни низои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Сотсиологњо, сиёсатшиносон ва психологњо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Маркетологњо, низоъшиносон ва олимон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Тањлилгарон, сиёсатмадорон ва файласўфон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@60.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Лидерњои сиёсї чи гуна љомеаро идора мекунанд?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бо воситаи давлат ва шахсони мансабдор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 воситаи сиёсатшиносон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 воситаи мушоњида;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 воситаи мусоњиба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 воситаи сарватмандон ва шахсони мансабдор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@61.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Вазифањои лидерњои сиёсї?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тањлилї, сарварї, ба наќшагирї ва муттањиднамої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људоиандозї, манфиатљўї ва ѓ;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муттањиднамої, маблаѓгўзорї ва тафриќаандозї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дастгирии равонї, њавасмандгардонї рўњбаландсозї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гурехтан аз мољаро, пуштибонї ва роњбаладї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@62.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Субъектони асосии низои иљтимоиро номбар намоед?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Респондентњо, сотсиологњо ва равоншиносон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камбизоатон, маргиналњо, бечорагон ва љабрдидагон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одамон, гуруњњои иљтимої ва давлат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сарватмандон, сиёсатшиносон,мансабдорон ва одамони маърўф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тамошобинон, бетарафон, шоњидон, тарсончакњо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@63.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К.Маркс љамъиятро ба кадом форматсияњои иљтимої- иќтисодї људо намудааст?</w:t>
      </w:r>
    </w:p>
    <w:p w:rsidR="00725429" w:rsidRPr="002A4B83" w:rsidRDefault="00725429" w:rsidP="00902B57">
      <w:pPr>
        <w:tabs>
          <w:tab w:val="left" w:pos="1276"/>
          <w:tab w:val="left" w:pos="1418"/>
          <w:tab w:val="num" w:pos="324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Љамоаи ибтидої; ѓуломдорї; сармоядорї; посиндустриалї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  <w:tab w:val="num" w:pos="324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Аввалидараља; инкишофёфта; муосир; индустриалї; постиндустриалї;</w:t>
      </w:r>
    </w:p>
    <w:p w:rsidR="00725429" w:rsidRPr="002A4B83" w:rsidRDefault="00725429" w:rsidP="00902B57">
      <w:pPr>
        <w:tabs>
          <w:tab w:val="left" w:pos="1276"/>
          <w:tab w:val="left" w:pos="1418"/>
          <w:tab w:val="num" w:pos="324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Љомеаи истеъмолкунанда; классикї; постклассикї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  <w:tab w:val="num" w:pos="3240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Анъанавї; муосир; тоталитарї; авторитарї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  <w:tab w:val="num" w:pos="324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Љамоаи ибтидої; ѓуломдорї; феодалї; капиталистї; сотсиалистї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@64.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iCs/>
          <w:sz w:val="28"/>
          <w:szCs w:val="28"/>
        </w:rPr>
      </w:pPr>
      <w:r w:rsidRPr="002A4B83">
        <w:rPr>
          <w:rFonts w:ascii="Times New Roman Tj" w:hAnsi="Times New Roman Tj"/>
          <w:iCs/>
          <w:sz w:val="28"/>
          <w:szCs w:val="28"/>
        </w:rPr>
        <w:t>Намудњои низои (мољарои) иљтимої;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Байнишахсї, корї, байни табаќањои иљтимої, байналхалќї, низои байни сохтории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Низои мењнатї, байни табаќавї, дўстон ва оилањо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Коллективї, мењнатї, оилавї, байнишахсї ва љамъиятї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Гурўњї, синфї, байнишахсї, байни давлатњо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Байни гурўњњо, байни кланњо ва нажотњо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@65.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iCs/>
          <w:sz w:val="28"/>
          <w:szCs w:val="28"/>
        </w:rPr>
        <w:t>Якумин шуда љамъиятро ба синф</w:t>
      </w:r>
      <w:r w:rsidRPr="002A4B83">
        <w:rPr>
          <w:iCs/>
          <w:sz w:val="28"/>
          <w:szCs w:val="28"/>
        </w:rPr>
        <w:t>њ</w:t>
      </w:r>
      <w:r w:rsidRPr="002A4B83">
        <w:rPr>
          <w:rFonts w:ascii="Times New Roman Tj" w:hAnsi="Times New Roman Tj"/>
          <w:iCs/>
          <w:sz w:val="28"/>
          <w:szCs w:val="28"/>
        </w:rPr>
        <w:t>о олими и</w:t>
      </w:r>
      <w:r w:rsidRPr="002A4B83">
        <w:rPr>
          <w:iCs/>
          <w:sz w:val="28"/>
          <w:szCs w:val="28"/>
        </w:rPr>
        <w:t>ќ</w:t>
      </w:r>
      <w:r w:rsidRPr="002A4B83">
        <w:rPr>
          <w:rFonts w:ascii="Times New Roman Tj" w:hAnsi="Times New Roman Tj"/>
          <w:iCs/>
          <w:sz w:val="28"/>
          <w:szCs w:val="28"/>
        </w:rPr>
        <w:t>тисодчии англис Адам Смит људо намудааст. Ў кадом синфњоро номбар менамояд</w:t>
      </w:r>
      <w:r w:rsidRPr="002A4B83">
        <w:rPr>
          <w:rFonts w:ascii="Times New Roman Tj" w:hAnsi="Times New Roman Tj"/>
          <w:bCs/>
          <w:sz w:val="28"/>
          <w:szCs w:val="28"/>
        </w:rPr>
        <w:t xml:space="preserve">? </w:t>
      </w:r>
      <w:r w:rsidRPr="002A4B83">
        <w:rPr>
          <w:rFonts w:ascii="Times New Roman Tj" w:hAnsi="Times New Roman Tj"/>
          <w:i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Кишоварзон, чорводорон ва њунармандон;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Элита ва камбизоатон;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 xml:space="preserve">Заминдорон, капиталистон ва </w:t>
      </w:r>
      <w:r w:rsidRPr="002A4B83">
        <w:rPr>
          <w:rFonts w:ascii="Times New Roman Tj" w:hAnsi="Times New Roman Tj"/>
          <w:bCs/>
          <w:sz w:val="28"/>
          <w:szCs w:val="28"/>
        </w:rPr>
        <w:t>истеъмолкунандагон;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Њокимон, љанговарон ва тољирон;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Сармоядорон, сиёсатмадорон ва диндорон;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@66.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Роњњои њалли низои иљтимої? 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Компромис, истифодаи миёнарав, гурехтан аз мољаро, бо роњи судї ва музокирот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Гурехтан аз мољаро, истифодаи миёнарав, музокирот ва дўстї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Конформизм, зорї намудан, компромис, истифодаи миёнарав, музокирот ва дўстї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Конформизм, зорї намудан, истифодаи миёнарав ва дустї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Харидани шахсони мансабдор, гурехтан аз мољаро ва иваз кардани љои зист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@67.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Намояндаи назарияи низои иљтимоиро номбар намоед?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Э.Дюркгейм;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П.Сорокин;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Т. Парсон;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Р.Дарендорф;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М.Вебер;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@68. Кадоме аз ин низоъшиносон тањлилро њамчун стратегияи њалли низоъ номидааст;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Г. Маркузе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Э. Дюркгейм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С.Хантингтон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Фишер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Ф.Фукуяма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@69.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Аз нишондоди зерин кадоми аз он ба наќши иљтимої тааллуќ дорад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Наќши театр ва синамо: Ромео, Швартснегер, Нео;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Шустани дегу табаќњо, таъмири мошин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Навиштани маърўза , аз ёд намудани шеър, харид намудан аз маѓоза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Донишљў, модар, муаллим, роњбар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Тарбия намудани кўдакон, кањрамонї намудан, шинондани дарахт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@70.</w:t>
      </w:r>
      <w:r w:rsidRPr="002A4B83">
        <w:rPr>
          <w:rFonts w:ascii="Times New Roman Tj" w:hAnsi="Times New Roman Tj"/>
          <w:sz w:val="28"/>
          <w:szCs w:val="28"/>
        </w:rPr>
        <w:t xml:space="preserve">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 xml:space="preserve">Кай созишномаи сулњ ва ризоияти Миллї баста шуд. 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9 сентябри соли 1997;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27 июни соли 1997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27 сентябри соли 1997;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27 июни соли 1999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27 июли соли 1998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@71.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 xml:space="preserve">Кадоме аз мутафаккирони машњури итолиёвии охири асри </w:t>
      </w:r>
      <w:r w:rsidRPr="002A4B83">
        <w:rPr>
          <w:rFonts w:ascii="Times New Roman Tj" w:hAnsi="Times New Roman Tj"/>
          <w:sz w:val="28"/>
          <w:szCs w:val="28"/>
          <w:lang w:val="en-US"/>
        </w:rPr>
        <w:t>XIX</w:t>
      </w:r>
      <w:r w:rsidRPr="002A4B83">
        <w:rPr>
          <w:rFonts w:ascii="Times New Roman Tj" w:hAnsi="Times New Roman Tj"/>
          <w:sz w:val="28"/>
          <w:szCs w:val="28"/>
        </w:rPr>
        <w:t xml:space="preserve"> «симои љинояткор»-ро тасвир намудааст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Леонардо Да Винчи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Батичели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Ч. Ломброзо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М.Тавалло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В. Паретто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@72.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«Харитасозии низоъ» гуфта чиро дар назар доранд?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Респондентњо, сотсиологњо ва равоншиносон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камбизоатон, маргиналњо, бечорагон ва љабрдидагон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одамон, гуруњњои иљтимої ва давлат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сарватмандон, сиёсатшиносон,мансабдорон ва одамони маърўф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услуби тањлил ва ба наќша гирифтани чорањои муайян барои њалли низоъ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@73.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Институтњои сиёсиро номбар намоед?</w:t>
      </w:r>
    </w:p>
    <w:p w:rsidR="00725429" w:rsidRPr="002A4B83" w:rsidRDefault="00725429" w:rsidP="00902B57">
      <w:pPr>
        <w:pStyle w:val="BodyTextIndent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 w:rsidRPr="002A4B83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2A4B83">
        <w:rPr>
          <w:rFonts w:ascii="Times New Roman Tj" w:hAnsi="Times New Roman Tj"/>
          <w:b w:val="0"/>
          <w:bCs w:val="0"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>) Њокимият, давлат, њизбњои сиёсї ва ѓ;</w:t>
      </w:r>
    </w:p>
    <w:p w:rsidR="00725429" w:rsidRPr="002A4B83" w:rsidRDefault="00725429" w:rsidP="00902B57">
      <w:pPr>
        <w:pStyle w:val="BodyTextIndent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 w:rsidRPr="002A4B83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2A4B83">
        <w:rPr>
          <w:rFonts w:ascii="Times New Roman Tj" w:hAnsi="Times New Roman Tj"/>
          <w:b w:val="0"/>
          <w:bCs w:val="0"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>) Институтхои иљтимої , чамъият, муносибатњои иљтимої, гурўњњои иљтимої, тањќиќоти сотсиологї, љойивазкунии иљтимої;</w:t>
      </w:r>
    </w:p>
    <w:p w:rsidR="00725429" w:rsidRPr="002A4B83" w:rsidRDefault="00725429" w:rsidP="00902B57">
      <w:pPr>
        <w:pStyle w:val="BodyTextIndent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 w:rsidRPr="002A4B83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2A4B83">
        <w:rPr>
          <w:rFonts w:ascii="Times New Roman Tj" w:hAnsi="Times New Roman Tj"/>
          <w:b w:val="0"/>
          <w:bCs w:val="0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>) Оила, маориф, дин, ВАО ва ѓ;</w:t>
      </w:r>
    </w:p>
    <w:p w:rsidR="00725429" w:rsidRPr="002A4B83" w:rsidRDefault="00725429" w:rsidP="00902B57">
      <w:pPr>
        <w:pStyle w:val="BodyTextIndent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 w:rsidRPr="002A4B83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2A4B83">
        <w:rPr>
          <w:rFonts w:ascii="Times New Roman Tj" w:hAnsi="Times New Roman Tj"/>
          <w:b w:val="0"/>
          <w:bCs w:val="0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>) Рафиќон, аъзоёни њакамон;</w:t>
      </w:r>
    </w:p>
    <w:p w:rsidR="00725429" w:rsidRPr="002A4B83" w:rsidRDefault="00725429" w:rsidP="00902B57">
      <w:pPr>
        <w:pStyle w:val="BodyTextIndent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 w:rsidRPr="002A4B83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2A4B83">
        <w:rPr>
          <w:rFonts w:ascii="Times New Roman Tj" w:hAnsi="Times New Roman Tj"/>
          <w:b w:val="0"/>
          <w:bCs w:val="0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>) Њамљинсон, њамсолон;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@74.</w:t>
      </w:r>
      <w:r w:rsidRPr="002A4B83">
        <w:rPr>
          <w:rFonts w:ascii="Times New Roman Tj" w:hAnsi="Times New Roman Tj"/>
          <w:sz w:val="28"/>
          <w:szCs w:val="28"/>
        </w:rPr>
        <w:t xml:space="preserve">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Бузургтарин намояндаи назарияи «харитасозии низоъ» кист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В. Парето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Леонардо Да Винчи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Батичели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Ч. Ломброзо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Пол Вер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@75.</w:t>
      </w:r>
    </w:p>
    <w:p w:rsidR="00725429" w:rsidRPr="002A4B83" w:rsidRDefault="00725429" w:rsidP="00902B57">
      <w:pPr>
        <w:pStyle w:val="Verdana14-"/>
        <w:tabs>
          <w:tab w:val="left" w:pos="1276"/>
          <w:tab w:val="left" w:pos="1418"/>
        </w:tabs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Дар сотсиологияи марксисти масъалаи марказии инќилоби иљтимои кадом аст?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муборизаи синфњои антогонистї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таќсимоти њокимият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таќсими неъматњои моддї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пахш кардани нерўњои пешќадам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Сарватманд ва боигарї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@76.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Кадоме аз ин донишмандон сабаби низоъњ</w:t>
      </w:r>
      <w:r w:rsidRPr="002A4B83">
        <w:rPr>
          <w:rFonts w:ascii="Times New Roman Tj" w:hAnsi="Times New Roman Tj" w:cs="Times New Roman Tj"/>
          <w:sz w:val="28"/>
          <w:szCs w:val="28"/>
        </w:rPr>
        <w:t>ои чамъиятиро дар психолигияи одамон љустучу кардааст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ahoma"/>
          <w:sz w:val="28"/>
          <w:szCs w:val="28"/>
        </w:rPr>
        <w:t>Г.Зиммел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ahoma"/>
          <w:sz w:val="28"/>
          <w:szCs w:val="28"/>
        </w:rPr>
        <w:t>К.Маркс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ahoma"/>
          <w:sz w:val="28"/>
          <w:szCs w:val="28"/>
        </w:rPr>
        <w:t>Л.Козер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Зигмунд Фрейд 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ahoma"/>
          <w:sz w:val="28"/>
          <w:szCs w:val="28"/>
        </w:rPr>
        <w:t>Р.Дарендорф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@77.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i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 xml:space="preserve">Кадоме аз ин донишмандон </w:t>
      </w:r>
      <w:r w:rsidRPr="002A4B83">
        <w:rPr>
          <w:rFonts w:ascii="Times New Roman Tj" w:hAnsi="Times New Roman Tj" w:cs="Times New Roman Tj"/>
          <w:sz w:val="28"/>
          <w:szCs w:val="28"/>
        </w:rPr>
        <w:t>андеша даорад, ки мочарочуи табиати биологии инсон аст</w:t>
      </w:r>
      <w:r w:rsidRPr="002A4B83">
        <w:rPr>
          <w:rFonts w:ascii="Times New Roman Tj" w:hAnsi="Times New Roman Tj"/>
          <w:i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Леонардо Да Винчи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Батичели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Ч. Ломброзо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imes New Roman Tj"/>
          <w:sz w:val="28"/>
          <w:szCs w:val="28"/>
        </w:rPr>
        <w:t>Кеннет Боулдинг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В. Паретто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@78.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i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Кадоме аз ин донишмандон сабаби асосии пайдоиши низоъњ</w:t>
      </w:r>
      <w:r w:rsidRPr="002A4B83">
        <w:rPr>
          <w:rFonts w:ascii="Times New Roman Tj" w:hAnsi="Times New Roman Tj" w:cs="Times New Roman Tj"/>
          <w:sz w:val="28"/>
          <w:szCs w:val="28"/>
        </w:rPr>
        <w:t>ои иљтимоиро дар нобаробари</w:t>
      </w:r>
      <w:r w:rsidRPr="002A4B83">
        <w:rPr>
          <w:rFonts w:ascii="Times New Roman Tj" w:hAnsi="Times New Roman Tj"/>
          <w:sz w:val="28"/>
          <w:szCs w:val="28"/>
        </w:rPr>
        <w:t>њ</w:t>
      </w:r>
      <w:r w:rsidRPr="002A4B83">
        <w:rPr>
          <w:rFonts w:ascii="Times New Roman Tj" w:hAnsi="Times New Roman Tj" w:cs="Times New Roman Tj"/>
          <w:sz w:val="28"/>
          <w:szCs w:val="28"/>
        </w:rPr>
        <w:t>ои имконият</w:t>
      </w:r>
      <w:r w:rsidRPr="002A4B83">
        <w:rPr>
          <w:rFonts w:ascii="Times New Roman Tj" w:hAnsi="Times New Roman Tj"/>
          <w:sz w:val="28"/>
          <w:szCs w:val="28"/>
        </w:rPr>
        <w:t>њ</w:t>
      </w:r>
      <w:r w:rsidRPr="002A4B83">
        <w:rPr>
          <w:rFonts w:ascii="Times New Roman Tj" w:hAnsi="Times New Roman Tj" w:cs="Times New Roman Tj"/>
          <w:sz w:val="28"/>
          <w:szCs w:val="28"/>
        </w:rPr>
        <w:t>ои одамон мебинад</w:t>
      </w:r>
      <w:r w:rsidRPr="002A4B83">
        <w:rPr>
          <w:rFonts w:ascii="Times New Roman Tj" w:hAnsi="Times New Roman Tj"/>
          <w:i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Э.Дюркгейм;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П.Сорокин;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А. </w:t>
      </w:r>
      <w:r w:rsidRPr="002A4B83">
        <w:rPr>
          <w:rFonts w:ascii="Times New Roman Tj" w:hAnsi="Times New Roman Tj"/>
          <w:sz w:val="28"/>
          <w:szCs w:val="28"/>
        </w:rPr>
        <w:t>Соколов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Р.Дарендорф;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М.Вебер;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i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@79.</w:t>
      </w:r>
      <w:r w:rsidRPr="002A4B83">
        <w:rPr>
          <w:rFonts w:ascii="Times New Roman Tj" w:hAnsi="Times New Roman Tj"/>
          <w:iCs/>
          <w:sz w:val="28"/>
          <w:szCs w:val="28"/>
        </w:rPr>
        <w:t xml:space="preserve"> 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iCs/>
          <w:sz w:val="28"/>
          <w:szCs w:val="28"/>
        </w:rPr>
      </w:pPr>
      <w:r w:rsidRPr="002A4B83">
        <w:rPr>
          <w:rFonts w:ascii="Times New Roman Tj" w:hAnsi="Times New Roman Tj"/>
          <w:iCs/>
          <w:sz w:val="28"/>
          <w:szCs w:val="28"/>
        </w:rPr>
        <w:t>Сотсиализатсия (иљтимоишавї) чист:;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Омўзиши ќонун ва меъёрњои иљтимої дар љамъият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Омўзиши ќоидањои грамматика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Омўзиши ќоидањои њаракати роњ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Аз худ кардани малакаи корї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i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Маълумот гирифтан аз Интернет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@80.Роњњои маъмултарини њалли низоъ кадомњоянд?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гуфтушунид ва минаравї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гурез аз мољаро ва роњи судї;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даст кашидан аз низоъ ва тобеъ шудан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зора намудан ва конформизм</w:t>
      </w:r>
      <w:r w:rsidRPr="002A4B83">
        <w:rPr>
          <w:rFonts w:ascii="Times New Roman Tj" w:hAnsi="Times New Roman Tj"/>
          <w:bCs/>
          <w:iCs/>
          <w:sz w:val="28"/>
          <w:szCs w:val="28"/>
        </w:rPr>
        <w:t xml:space="preserve"> 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зурї ва зуроварї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@81.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Кушиши ба таври расмї ва ва њамдигарфањм њал намудани низоъро дар илми низоъшиноаї чї меноманд?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гурез аз мољаро;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конформизм;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гуфтугуи ѓаайрирасмї;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 музокирот;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райпурсии байналхалќї;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@82.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Кадоме аз мутафаккирони тољик асари «Тољикистон дар оинаи меросият ва ивазшавии наслњо»-ро навиштааст?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Р.Диноршоев;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Ш. Шоисматуллоев;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Х. Идиев;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Б. Ѓафуров;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С. Айнї;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@83.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Модернизатсия –ин:;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Раванди гузариш аз љомеаи анъанавї ба љомеаи постиндустриалї;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Навоварињои техникї;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Аз алифбои лотинї ба алифбои кирилликї гузаштан;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Шикаст хурдани СССР;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 xml:space="preserve">Бо пайдошудани иттилооти умумиљањонї - </w:t>
      </w:r>
      <w:r w:rsidRPr="002A4B83">
        <w:rPr>
          <w:rFonts w:ascii="Times New Roman Tj" w:hAnsi="Times New Roman Tj"/>
          <w:sz w:val="28"/>
          <w:szCs w:val="28"/>
          <w:lang w:val="en-US"/>
        </w:rPr>
        <w:t>Internet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@84.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Аз кадом давра дар илми низоъшиноси мар</w:t>
      </w:r>
      <w:r w:rsidRPr="002A4B83">
        <w:rPr>
          <w:sz w:val="28"/>
          <w:szCs w:val="28"/>
        </w:rPr>
        <w:t>ҳ</w:t>
      </w:r>
      <w:r w:rsidRPr="002A4B83">
        <w:rPr>
          <w:rFonts w:ascii="Times New Roman Tj" w:hAnsi="Times New Roman Tj"/>
          <w:sz w:val="28"/>
          <w:szCs w:val="28"/>
        </w:rPr>
        <w:t>илаи нави ташаккулёби шуруъ мешавад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 xml:space="preserve">соли 90-уми асри </w:t>
      </w:r>
      <w:r w:rsidRPr="002A4B83">
        <w:rPr>
          <w:rFonts w:ascii="Times New Roman Tj" w:hAnsi="Times New Roman Tj"/>
          <w:sz w:val="28"/>
          <w:szCs w:val="28"/>
          <w:lang w:val="en-US"/>
        </w:rPr>
        <w:t>XX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 xml:space="preserve">соли 50-уми асри </w:t>
      </w:r>
      <w:r w:rsidRPr="002A4B83">
        <w:rPr>
          <w:rFonts w:ascii="Times New Roman Tj" w:hAnsi="Times New Roman Tj"/>
          <w:sz w:val="28"/>
          <w:szCs w:val="28"/>
          <w:lang w:val="en-US"/>
        </w:rPr>
        <w:t>XX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 xml:space="preserve">аввали асри </w:t>
      </w:r>
      <w:r w:rsidRPr="002A4B83">
        <w:rPr>
          <w:rFonts w:ascii="Times New Roman Tj" w:hAnsi="Times New Roman Tj"/>
          <w:sz w:val="28"/>
          <w:szCs w:val="28"/>
          <w:lang w:val="en-US"/>
        </w:rPr>
        <w:t>XX</w:t>
      </w:r>
      <w:r w:rsidRPr="002A4B83">
        <w:rPr>
          <w:rFonts w:ascii="Times New Roman Tj" w:hAnsi="Times New Roman Tj"/>
          <w:sz w:val="28"/>
          <w:szCs w:val="28"/>
        </w:rPr>
        <w:t xml:space="preserve"> 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 xml:space="preserve">соли 80-уми асри </w:t>
      </w:r>
      <w:r w:rsidRPr="002A4B83">
        <w:rPr>
          <w:rFonts w:ascii="Times New Roman Tj" w:hAnsi="Times New Roman Tj"/>
          <w:sz w:val="28"/>
          <w:szCs w:val="28"/>
          <w:lang w:val="en-US"/>
        </w:rPr>
        <w:t>XX</w:t>
      </w:r>
      <w:r w:rsidRPr="002A4B83">
        <w:rPr>
          <w:rFonts w:ascii="Times New Roman Tj" w:hAnsi="Times New Roman Tj"/>
          <w:sz w:val="28"/>
          <w:szCs w:val="28"/>
        </w:rPr>
        <w:t xml:space="preserve"> 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 xml:space="preserve">соли 30-уми асри </w:t>
      </w:r>
      <w:r w:rsidRPr="002A4B83">
        <w:rPr>
          <w:rFonts w:ascii="Times New Roman Tj" w:hAnsi="Times New Roman Tj"/>
          <w:sz w:val="28"/>
          <w:szCs w:val="28"/>
          <w:lang w:val="en-US"/>
        </w:rPr>
        <w:t>XX</w:t>
      </w:r>
      <w:r w:rsidRPr="002A4B83">
        <w:rPr>
          <w:rFonts w:ascii="Times New Roman Tj" w:hAnsi="Times New Roman Tj"/>
          <w:sz w:val="28"/>
          <w:szCs w:val="28"/>
        </w:rPr>
        <w:t xml:space="preserve"> 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@85.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Аввалин асареро бо номи « Сотсиология низоъ » кадом сиёсатшиноси тољик таълиф намудааст</w:t>
      </w:r>
      <w:r w:rsidRPr="002A4B83">
        <w:rPr>
          <w:rFonts w:ascii="Times New Roman Tj" w:hAnsi="Times New Roman Tj"/>
          <w:bCs/>
          <w:sz w:val="28"/>
          <w:szCs w:val="28"/>
        </w:rPr>
        <w:t>? 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Р.Диноршоев;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А.Мањмадов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Х. Идиев;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Б. Ѓафуров;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С. Айнї;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@86.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 xml:space="preserve">Мафњумњои «бархурд», «мољаро», «зиддият», «раќобат», «муќовимат», «муќобилият» њаммаънои кадоме аз мафњумњои дар зер нишододашуда аст 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низоъ;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сулњ;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њамфикрї;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ризоият;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bCs/>
          <w:sz w:val="28"/>
          <w:szCs w:val="28"/>
        </w:rPr>
        <w:t>х</w:t>
      </w:r>
      <w:r w:rsidRPr="002A4B83">
        <w:rPr>
          <w:rFonts w:ascii="Times New Roman Tj" w:hAnsi="Times New Roman Tj"/>
          <w:bCs/>
          <w:sz w:val="28"/>
          <w:szCs w:val="28"/>
        </w:rPr>
        <w:t>омушї;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@87.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Бархурди мутаќобилаи маќсадњо, манфиатњо, ќувва ва фикрњои субъектони муносибатњои ичтимоиро бок адом истилоњ ифода менамоянд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  <w:r w:rsidRPr="002A4B83">
        <w:rPr>
          <w:rFonts w:ascii="Times New Roman Tj" w:hAnsi="Times New Roman Tj"/>
          <w:sz w:val="28"/>
          <w:szCs w:val="28"/>
        </w:rPr>
        <w:t xml:space="preserve"> ;</w:t>
      </w:r>
    </w:p>
    <w:p w:rsidR="00725429" w:rsidRPr="002A4B83" w:rsidRDefault="00725429" w:rsidP="00902B57">
      <w:pPr>
        <w:pStyle w:val="BodyTextIndent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 w:rsidRPr="002A4B83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2A4B83">
        <w:rPr>
          <w:rFonts w:ascii="Times New Roman Tj" w:hAnsi="Times New Roman Tj"/>
          <w:b w:val="0"/>
          <w:bCs w:val="0"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 xml:space="preserve">) </w:t>
      </w:r>
      <w:r w:rsidRPr="002A4B83">
        <w:rPr>
          <w:rFonts w:ascii="Times New Roman Tj" w:hAnsi="Times New Roman Tj"/>
          <w:b w:val="0"/>
          <w:sz w:val="28"/>
          <w:szCs w:val="28"/>
        </w:rPr>
        <w:t>раќобат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725429" w:rsidRPr="002A4B83" w:rsidRDefault="00725429" w:rsidP="00902B57">
      <w:pPr>
        <w:pStyle w:val="BodyTextIndent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 w:rsidRPr="002A4B83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2A4B83">
        <w:rPr>
          <w:rFonts w:ascii="Times New Roman Tj" w:hAnsi="Times New Roman Tj"/>
          <w:b w:val="0"/>
          <w:bCs w:val="0"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>) вањдат;</w:t>
      </w:r>
    </w:p>
    <w:p w:rsidR="00725429" w:rsidRPr="002A4B83" w:rsidRDefault="00725429" w:rsidP="00902B57">
      <w:pPr>
        <w:pStyle w:val="BodyTextIndent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sz w:val="28"/>
          <w:szCs w:val="28"/>
        </w:rPr>
      </w:pPr>
      <w:r w:rsidRPr="002A4B83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2A4B83">
        <w:rPr>
          <w:rFonts w:ascii="Times New Roman Tj" w:hAnsi="Times New Roman Tj"/>
          <w:b w:val="0"/>
          <w:bCs w:val="0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>) њамфикрї;</w:t>
      </w:r>
    </w:p>
    <w:p w:rsidR="00725429" w:rsidRPr="002A4B83" w:rsidRDefault="00725429" w:rsidP="00902B57">
      <w:pPr>
        <w:pStyle w:val="BodyTextIndent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 w:rsidRPr="002A4B83">
        <w:rPr>
          <w:rFonts w:ascii="Times New Roman Tj" w:hAnsi="Times New Roman Tj"/>
          <w:b w:val="0"/>
          <w:sz w:val="28"/>
          <w:szCs w:val="28"/>
        </w:rPr>
        <w:t>$</w:t>
      </w:r>
      <w:r w:rsidRPr="002A4B83">
        <w:rPr>
          <w:rFonts w:ascii="Times New Roman Tj" w:hAnsi="Times New Roman Tj"/>
          <w:b w:val="0"/>
          <w:bCs w:val="0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>) нофањм;</w:t>
      </w:r>
    </w:p>
    <w:p w:rsidR="00725429" w:rsidRPr="002A4B83" w:rsidRDefault="00725429" w:rsidP="00902B57">
      <w:pPr>
        <w:pStyle w:val="BodyTextIndent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 w:rsidRPr="002A4B83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2A4B83">
        <w:rPr>
          <w:rFonts w:ascii="Times New Roman Tj" w:hAnsi="Times New Roman Tj"/>
          <w:b w:val="0"/>
          <w:bCs w:val="0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>) н</w:t>
      </w:r>
      <w:r w:rsidRPr="002A4B83">
        <w:rPr>
          <w:rFonts w:ascii="Times New Roman Tj" w:hAnsi="Times New Roman Tj"/>
          <w:b w:val="0"/>
          <w:sz w:val="28"/>
          <w:szCs w:val="28"/>
        </w:rPr>
        <w:t>изоъ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@88.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Муаллифи « Функсия</w:t>
      </w:r>
      <w:r w:rsidRPr="002A4B83">
        <w:rPr>
          <w:rFonts w:ascii="Times New Roman" w:hAnsi="Times New Roman"/>
          <w:sz w:val="28"/>
          <w:szCs w:val="28"/>
        </w:rPr>
        <w:t>ҳ</w:t>
      </w:r>
      <w:r w:rsidRPr="002A4B83">
        <w:rPr>
          <w:rFonts w:ascii="Times New Roman Tj" w:hAnsi="Times New Roman Tj" w:cs="Times New Roman Tj"/>
          <w:sz w:val="28"/>
          <w:szCs w:val="28"/>
        </w:rPr>
        <w:t>ои низои иљтимої»?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З. Фрейд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Ч. Лоброзо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Р. Мертон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Л. Козер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Т. Парсонс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@89.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 w:cs="Microsoft Sans Serif"/>
          <w:sz w:val="28"/>
          <w:szCs w:val="28"/>
        </w:rPr>
        <w:t>Муаллифи асари «Идораи низоъ» кист</w:t>
      </w:r>
      <w:r w:rsidRPr="002A4B83">
        <w:rPr>
          <w:rFonts w:ascii="Times New Roman Tj" w:hAnsi="Times New Roman Tj"/>
          <w:bCs/>
          <w:sz w:val="28"/>
          <w:szCs w:val="28"/>
        </w:rPr>
        <w:t>?;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Т.Парсонс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Э.Дюркгейм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К.Маркс;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П.Вер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Ч. Лоброзо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@90.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 w:cs="Times New Roman Tj"/>
          <w:sz w:val="28"/>
          <w:szCs w:val="28"/>
        </w:rPr>
        <w:t>Модели љомеаи бенизоъ дар кадом назария кор карда баромада шудааст</w:t>
      </w:r>
      <w:r w:rsidRPr="002A4B83">
        <w:rPr>
          <w:rFonts w:ascii="Times New Roman Tj" w:hAnsi="Times New Roman Tj"/>
          <w:bCs/>
          <w:sz w:val="28"/>
          <w:szCs w:val="28"/>
        </w:rPr>
        <w:t>? 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сотсиализм;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imes New Roman Tj"/>
          <w:sz w:val="28"/>
          <w:szCs w:val="28"/>
        </w:rPr>
        <w:t>функсионализм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низои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позитивизи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эксизтенсиализм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@91.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Кадоме аз ин сотсиологњо ба таври зури пахш намудани низоъро барои чомеа хатарнок</w:t>
      </w:r>
      <w:r w:rsidRPr="002A4B83">
        <w:rPr>
          <w:rFonts w:ascii="Times New Roman Tj" w:hAnsi="Times New Roman Tj"/>
          <w:bCs/>
          <w:sz w:val="28"/>
          <w:szCs w:val="28"/>
        </w:rPr>
        <w:t>?;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З. Фрейд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Ч. Лоброзо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Р. Мертон</w:t>
      </w:r>
      <w:r w:rsidRPr="002A4B83">
        <w:rPr>
          <w:rFonts w:ascii="Times New Roman Tj" w:hAnsi="Times New Roman Tj"/>
          <w:bCs/>
          <w:sz w:val="28"/>
          <w:szCs w:val="28"/>
        </w:rPr>
        <w:t xml:space="preserve">; 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Р. Дарендорф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Т. Парсонс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@92.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 w:cs="Times New Roman Tj"/>
          <w:sz w:val="28"/>
          <w:szCs w:val="28"/>
        </w:rPr>
        <w:t>Низои иљтимої кадом о</w:t>
      </w:r>
      <w:r w:rsidRPr="002A4B83">
        <w:rPr>
          <w:rFonts w:ascii="Times New Roman" w:hAnsi="Times New Roman"/>
          <w:sz w:val="28"/>
          <w:szCs w:val="28"/>
        </w:rPr>
        <w:t>қ</w:t>
      </w:r>
      <w:r w:rsidRPr="002A4B83">
        <w:rPr>
          <w:rFonts w:ascii="Times New Roman Tj" w:hAnsi="Times New Roman Tj" w:cs="Times New Roman Tj"/>
          <w:sz w:val="28"/>
          <w:szCs w:val="28"/>
        </w:rPr>
        <w:t>ибатњоро ба бор меорад</w:t>
      </w:r>
      <w:r w:rsidRPr="002A4B83">
        <w:rPr>
          <w:rFonts w:ascii="Times New Roman Tj" w:hAnsi="Times New Roman Tj"/>
          <w:bCs/>
          <w:sz w:val="28"/>
          <w:szCs w:val="28"/>
        </w:rPr>
        <w:t>?;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њамфикрии механикї ва њамфикрии органикї;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imes New Roman Tj"/>
          <w:sz w:val="28"/>
          <w:szCs w:val="28"/>
        </w:rPr>
        <w:t xml:space="preserve">конструктиви </w:t>
      </w:r>
      <w:r w:rsidRPr="002A4B83">
        <w:rPr>
          <w:rFonts w:ascii="Times New Roman Tj" w:hAnsi="Times New Roman Tj"/>
          <w:sz w:val="28"/>
          <w:szCs w:val="28"/>
        </w:rPr>
        <w:t>ва диструктивї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мусбї;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манфї;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оќибатњои барои љамъият ногувор;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@93.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 w:cs="Times New Roman Tj"/>
          <w:sz w:val="28"/>
          <w:szCs w:val="28"/>
        </w:rPr>
        <w:t xml:space="preserve">Кадом донишманди Юнони </w:t>
      </w:r>
      <w:r w:rsidRPr="002A4B83">
        <w:rPr>
          <w:rFonts w:ascii="Times New Roman" w:hAnsi="Times New Roman"/>
          <w:sz w:val="28"/>
          <w:szCs w:val="28"/>
        </w:rPr>
        <w:t>Қ</w:t>
      </w:r>
      <w:r w:rsidRPr="002A4B83">
        <w:rPr>
          <w:rFonts w:ascii="Times New Roman Tj" w:hAnsi="Times New Roman Tj" w:cs="Times New Roman Tj"/>
          <w:sz w:val="28"/>
          <w:szCs w:val="28"/>
        </w:rPr>
        <w:t xml:space="preserve">адим </w:t>
      </w:r>
      <w:r w:rsidRPr="002A4B83">
        <w:rPr>
          <w:rFonts w:ascii="Times New Roman Tj" w:hAnsi="Times New Roman Tj"/>
          <w:sz w:val="28"/>
          <w:szCs w:val="28"/>
        </w:rPr>
        <w:t xml:space="preserve">сабаби асосии </w:t>
      </w:r>
      <w:r w:rsidRPr="002A4B83">
        <w:rPr>
          <w:rFonts w:ascii="Times New Roman" w:hAnsi="Times New Roman"/>
          <w:sz w:val="28"/>
          <w:szCs w:val="28"/>
        </w:rPr>
        <w:t>ҳ</w:t>
      </w:r>
      <w:r w:rsidRPr="002A4B83">
        <w:rPr>
          <w:rFonts w:ascii="Times New Roman Tj" w:hAnsi="Times New Roman Tj" w:cs="Times New Roman Tj"/>
          <w:sz w:val="28"/>
          <w:szCs w:val="28"/>
        </w:rPr>
        <w:t>аракату та</w:t>
      </w:r>
      <w:r w:rsidRPr="002A4B83">
        <w:rPr>
          <w:rFonts w:ascii="Times New Roman" w:hAnsi="Times New Roman"/>
          <w:sz w:val="28"/>
          <w:szCs w:val="28"/>
        </w:rPr>
        <w:t>ғ</w:t>
      </w:r>
      <w:r w:rsidRPr="002A4B83">
        <w:rPr>
          <w:rFonts w:ascii="Times New Roman Tj" w:hAnsi="Times New Roman Tj" w:cs="Times New Roman Tj"/>
          <w:sz w:val="28"/>
          <w:szCs w:val="28"/>
        </w:rPr>
        <w:t xml:space="preserve">йироти олами моддиро дар муборизаи </w:t>
      </w:r>
      <w:r w:rsidRPr="002A4B83">
        <w:rPr>
          <w:rFonts w:ascii="Times New Roman Tj" w:hAnsi="Times New Roman Tj"/>
          <w:sz w:val="28"/>
          <w:szCs w:val="28"/>
        </w:rPr>
        <w:t>тараф</w:t>
      </w:r>
      <w:r w:rsidRPr="002A4B83">
        <w:rPr>
          <w:rFonts w:ascii="Times New Roman" w:hAnsi="Times New Roman"/>
          <w:sz w:val="28"/>
          <w:szCs w:val="28"/>
        </w:rPr>
        <w:t>ҳ</w:t>
      </w:r>
      <w:r w:rsidRPr="002A4B83">
        <w:rPr>
          <w:rFonts w:ascii="Times New Roman Tj" w:hAnsi="Times New Roman Tj" w:cs="Times New Roman Tj"/>
          <w:sz w:val="28"/>
          <w:szCs w:val="28"/>
        </w:rPr>
        <w:t xml:space="preserve">ои ба </w:t>
      </w:r>
      <w:r w:rsidRPr="002A4B83">
        <w:rPr>
          <w:rFonts w:ascii="Times New Roman" w:hAnsi="Times New Roman"/>
          <w:sz w:val="28"/>
          <w:szCs w:val="28"/>
        </w:rPr>
        <w:t>ҳ</w:t>
      </w:r>
      <w:r w:rsidRPr="002A4B83">
        <w:rPr>
          <w:rFonts w:ascii="Times New Roman Tj" w:hAnsi="Times New Roman Tj" w:cs="Times New Roman Tj"/>
          <w:sz w:val="28"/>
          <w:szCs w:val="28"/>
        </w:rPr>
        <w:t>ам зид номидааст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Арасту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Афлотун;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imes New Roman Tj"/>
          <w:sz w:val="28"/>
          <w:szCs w:val="28"/>
        </w:rPr>
        <w:t>Гераклид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Суќрот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Фалес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@94.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Назарияи «сотсиологии амал»-ро кадом сотсиологи маъруфи амрикої кор карда бароварда шудааст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П.</w:t>
      </w:r>
      <w:r w:rsidRPr="002A4B83">
        <w:rPr>
          <w:rFonts w:ascii="Times New Roman Tj" w:hAnsi="Times New Roman Tj"/>
          <w:sz w:val="28"/>
          <w:szCs w:val="28"/>
        </w:rPr>
        <w:t>Сорокин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Т. Парсонс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М.Вебер;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Э.Дюркгейм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Дж. Хоманс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@95.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К. Поппер кадом навъњои љамъиятро номбар намудааст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Сарбаста ва кушода;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Пушида ва кушода;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 Аграрї ва саноатї;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Оддї ва мураккаб;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Варварї ва тамаддунї;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@96.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 w:cs="Times New Roman Tj"/>
          <w:sz w:val="28"/>
          <w:szCs w:val="28"/>
        </w:rPr>
        <w:t xml:space="preserve">Кадоме аз ин мутафаккирон зиндагиро, </w:t>
      </w:r>
      <w:r w:rsidRPr="002A4B83">
        <w:rPr>
          <w:rFonts w:ascii="Times New Roman" w:hAnsi="Times New Roman"/>
          <w:sz w:val="28"/>
          <w:szCs w:val="28"/>
        </w:rPr>
        <w:t>ҳ</w:t>
      </w:r>
      <w:r w:rsidRPr="002A4B83">
        <w:rPr>
          <w:rFonts w:ascii="Times New Roman Tj" w:hAnsi="Times New Roman Tj" w:cs="Times New Roman Tj"/>
          <w:sz w:val="28"/>
          <w:szCs w:val="28"/>
        </w:rPr>
        <w:t>аётро мубориза номида буд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Б.Миллер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Ч. Лоброзо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Э.</w:t>
      </w:r>
      <w:r w:rsidRPr="002A4B83">
        <w:rPr>
          <w:rFonts w:ascii="Times New Roman Tj" w:hAnsi="Times New Roman Tj"/>
          <w:sz w:val="28"/>
          <w:szCs w:val="28"/>
        </w:rPr>
        <w:t>Дюркгейм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Р.</w:t>
      </w:r>
      <w:r w:rsidRPr="002A4B83">
        <w:rPr>
          <w:rFonts w:ascii="Times New Roman Tj" w:hAnsi="Times New Roman Tj"/>
          <w:sz w:val="28"/>
          <w:szCs w:val="28"/>
        </w:rPr>
        <w:t>Дарендорф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Г.Спенсер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@97.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Синф чист?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Гурўњњои калони иљтимої, ки вобаста ба наќшњои иљтимої аз њам фарќ намуда, аз рўи манфиатњои муштараки иљтимої-иќтисодї ва муносибаташон ба воситањои истењсолї ташаккул ва тахассусгардонида шудаанд;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Коллективњои иљтимоие, ки барои расидан барои кадом як маќсад бо њам мубориза мебаранд;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Гурўњњои аввалиндараљаи иљтимої, ки муносибатњои наздики боэътимод доранд;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Гурўњњои референтї, ки ба шароитњои таѓйирёбандаи иљтимої мутобиќшаванда нестанд;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Гурўњњои хурди иљтимої, ки вобаста аз рўи манфиатњои муштараки иљтимої-сиёсї аз њам тафовут доранд;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@98.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iCs/>
          <w:sz w:val="28"/>
          <w:szCs w:val="28"/>
        </w:rPr>
        <w:t>Миёнарав кист</w:t>
      </w:r>
      <w:r w:rsidRPr="002A4B83">
        <w:rPr>
          <w:rFonts w:ascii="Times New Roman Tj" w:hAnsi="Times New Roman Tj"/>
          <w:bCs/>
          <w:sz w:val="28"/>
          <w:szCs w:val="28"/>
        </w:rPr>
        <w:t xml:space="preserve">? </w:t>
      </w:r>
      <w:r w:rsidRPr="002A4B83">
        <w:rPr>
          <w:rFonts w:ascii="Times New Roman Tj" w:hAnsi="Times New Roman Tj"/>
          <w:i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Меъёрњои оилавї, институтикунонии марказњои динї; институтњои фарњангї; меъёрњои никоњї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услуби тањлил ва ба наќша гирифтани чорањои муайян барои њалли низоъ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шахс ва ё ташкилоте, ки ба низоъ дахолат намуда љонибњои зидро ба музокирот даъват менмояд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даллол ва тољир;</w:t>
      </w:r>
    </w:p>
    <w:p w:rsidR="00725429" w:rsidRPr="002A4B83" w:rsidRDefault="00725429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сарсупурдаи миллат;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@99.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Кадоме аз ин низоъшиносон бетараф будани миёнаравро зери шўбња ќарор медињад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Б.Миллер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Ч. Лоброзо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Э.</w:t>
      </w:r>
      <w:r w:rsidRPr="002A4B83">
        <w:rPr>
          <w:rFonts w:ascii="Times New Roman Tj" w:hAnsi="Times New Roman Tj"/>
          <w:sz w:val="28"/>
          <w:szCs w:val="28"/>
        </w:rPr>
        <w:t>Дюркгейм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Р.</w:t>
      </w:r>
      <w:r w:rsidRPr="002A4B83">
        <w:rPr>
          <w:rFonts w:ascii="Times New Roman Tj" w:hAnsi="Times New Roman Tj"/>
          <w:sz w:val="28"/>
          <w:szCs w:val="28"/>
        </w:rPr>
        <w:t>Дарендорф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Кобб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@100.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Натиљаи мусбати раќобати иљтимої дар чи зоњир мегардад: 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муборизаи роњбарон барои њокимият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гуруњњои иљтимоиро пароканда месозад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шахсро ба мењнати самаранок водор месозад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њисси душманиро ба бор меорад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истењсолотро коњиш медињад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  <w:r w:rsidRPr="002A4B83">
        <w:rPr>
          <w:rFonts w:ascii="Times New Roman Tj" w:hAnsi="Times New Roman Tj"/>
          <w:sz w:val="28"/>
          <w:szCs w:val="28"/>
        </w:rPr>
        <w:t xml:space="preserve">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@101.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Марњилањои низои иљтимоиро аз нишондињандањои зерин муайян намоед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То низої, ављи низоъ, њалли низоъ ва пас аз низої;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Ављи низоъ, њалли низоъ ва бозгашт ба низоъ;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Зиддиятњо, мухолифатњо ва оѓози љанг;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Њалли низоъ ва оѓози зиддиятњои нав;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Бањс, раќобат, мољаро ва созишнамоии љонибњои раќиб;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@102.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Намояндаи назарияи низои иљтимоиро номбар намоед?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Э.Дюркгейм;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П.Сорокин;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Т. Парсон;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К.Маркс;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М.Вебер;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@103.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Кадом аз сотсиологњои асри Х1Х инкишофи љамъиятро њамчун иваз гардидани форматсияњои иљтимої- иќтисодї маънидод намудааст?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М.Вебер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К.Маркс;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Э.Дюркгейм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О.Конт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Т.Парсонс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Verdana14-"/>
        <w:tabs>
          <w:tab w:val="left" w:pos="1276"/>
          <w:tab w:val="left" w:pos="1418"/>
        </w:tabs>
        <w:rPr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@104.</w:t>
      </w:r>
      <w:r w:rsidRPr="002A4B83">
        <w:rPr>
          <w:sz w:val="28"/>
          <w:szCs w:val="28"/>
        </w:rPr>
        <w:t xml:space="preserve"> </w:t>
      </w:r>
    </w:p>
    <w:p w:rsidR="00725429" w:rsidRPr="002A4B83" w:rsidRDefault="00725429" w:rsidP="00902B57">
      <w:pPr>
        <w:pStyle w:val="Verdana14-"/>
        <w:tabs>
          <w:tab w:val="left" w:pos="1276"/>
          <w:tab w:val="left" w:pos="1418"/>
        </w:tabs>
        <w:rPr>
          <w:sz w:val="28"/>
          <w:szCs w:val="28"/>
        </w:rPr>
      </w:pPr>
      <w:r w:rsidRPr="002A4B83">
        <w:rPr>
          <w:sz w:val="28"/>
          <w:szCs w:val="28"/>
        </w:rPr>
        <w:t>Ин</w:t>
      </w:r>
      <w:r w:rsidRPr="002A4B83">
        <w:rPr>
          <w:rFonts w:ascii="Times New Roman Tj" w:hAnsi="Times New Roman Tj"/>
          <w:sz w:val="28"/>
          <w:szCs w:val="28"/>
        </w:rPr>
        <w:t>ќ</w:t>
      </w:r>
      <w:r w:rsidRPr="002A4B83">
        <w:rPr>
          <w:sz w:val="28"/>
          <w:szCs w:val="28"/>
        </w:rPr>
        <w:t>илоби и</w:t>
      </w:r>
      <w:r w:rsidRPr="002A4B83">
        <w:rPr>
          <w:rFonts w:ascii="Times New Roman Tj" w:hAnsi="Times New Roman Tj"/>
          <w:sz w:val="28"/>
          <w:szCs w:val="28"/>
        </w:rPr>
        <w:t>љ</w:t>
      </w:r>
      <w:r w:rsidRPr="002A4B83">
        <w:rPr>
          <w:sz w:val="28"/>
          <w:szCs w:val="28"/>
        </w:rPr>
        <w:t>тимо</w:t>
      </w:r>
      <w:r w:rsidRPr="002A4B83">
        <w:rPr>
          <w:rFonts w:ascii="Times New Roman Tj" w:hAnsi="Times New Roman Tj"/>
          <w:sz w:val="28"/>
          <w:szCs w:val="28"/>
        </w:rPr>
        <w:t>ї</w:t>
      </w:r>
      <w:r w:rsidRPr="002A4B83">
        <w:rPr>
          <w:sz w:val="28"/>
          <w:szCs w:val="28"/>
        </w:rPr>
        <w:t xml:space="preserve"> чист?;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сабаби љойивазкунии иљтимої ва прогрессии љомеа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 </w:t>
      </w:r>
      <w:r w:rsidRPr="002A4B83">
        <w:rPr>
          <w:rFonts w:ascii="Times New Roman Tj" w:hAnsi="Times New Roman Tj"/>
          <w:sz w:val="28"/>
          <w:szCs w:val="28"/>
        </w:rPr>
        <w:t>таѓйир ёфтани аќидањои динї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таѓйир ёфтани шањрвандии мардум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таѓйир ёфтани њокимияти сиёсї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таѓйироти осоиштаи љомеа</w:t>
      </w:r>
      <w:r>
        <w:rPr>
          <w:rFonts w:ascii="Times New Roman Tj" w:hAnsi="Times New Roman Tj"/>
          <w:bCs/>
          <w:sz w:val="28"/>
          <w:szCs w:val="28"/>
        </w:rPr>
        <w:t xml:space="preserve">;              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@105.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 w:cs="Tahoma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«Љомеа бе низоъ вуљуд дошта наметавонад»- суханони кист?</w:t>
      </w:r>
      <w:r w:rsidRPr="002A4B83">
        <w:rPr>
          <w:rFonts w:ascii="Times New Roman Tj" w:hAnsi="Times New Roman Tj" w:cs="Tahoma"/>
          <w:sz w:val="28"/>
          <w:szCs w:val="28"/>
        </w:rPr>
        <w:t xml:space="preserve">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ahoma"/>
          <w:sz w:val="28"/>
          <w:szCs w:val="28"/>
        </w:rPr>
        <w:t>Г.Зиммел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ahoma"/>
          <w:sz w:val="28"/>
          <w:szCs w:val="28"/>
        </w:rPr>
        <w:t>К.Маркс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ahoma"/>
          <w:sz w:val="28"/>
          <w:szCs w:val="28"/>
        </w:rPr>
        <w:t>Л.Козер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ahoma"/>
          <w:sz w:val="28"/>
          <w:szCs w:val="28"/>
        </w:rPr>
        <w:t>Э.Гидденс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ahoma"/>
          <w:sz w:val="28"/>
          <w:szCs w:val="28"/>
        </w:rPr>
        <w:t>Р.Дарендорф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@106.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 w:cs="Tahoma"/>
          <w:sz w:val="28"/>
          <w:szCs w:val="28"/>
        </w:rPr>
      </w:pPr>
      <w:r w:rsidRPr="002A4B83">
        <w:rPr>
          <w:rFonts w:ascii="Times New Roman Tj" w:hAnsi="Times New Roman Tj" w:cs="Tahoma"/>
          <w:bCs/>
          <w:sz w:val="28"/>
          <w:szCs w:val="28"/>
        </w:rPr>
        <w:t>Р.Дарендорф кадом омили асосии низоъро нишон додаст?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омилњои иќтисодї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омилњои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омилњои сиёсї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омилхои фарњангї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омилњои этникї;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@107.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Њолате, ки мардумро ба инќилоб водор мекунал, чи аст?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ањволи бад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њолати ногувор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вазъияти инќилобї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балво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корпартої ва эътироз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u w:val="single"/>
        </w:rPr>
      </w:pPr>
      <w:r w:rsidRPr="002A4B83">
        <w:rPr>
          <w:rFonts w:ascii="Times New Roman Tj" w:hAnsi="Times New Roman Tj"/>
          <w:bCs/>
          <w:sz w:val="28"/>
          <w:szCs w:val="28"/>
        </w:rPr>
        <w:t>@108.</w:t>
      </w:r>
      <w:r w:rsidRPr="002A4B83">
        <w:rPr>
          <w:rFonts w:ascii="Times New Roman Tj" w:hAnsi="Times New Roman Tj"/>
          <w:sz w:val="28"/>
          <w:szCs w:val="28"/>
          <w:u w:val="single"/>
        </w:rPr>
        <w:t xml:space="preserve">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Роњи њалли низои иљтимоии Тољикистонро чи меноманд?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осоишта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ѓайриосоишта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табаддулот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инќилоб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мусолињаи миллї ва роњи осоиштаи фаъолияти сиёсї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@109.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Шаклњои асосии инќилоби иљтимої кадомњоянд?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инќилоби иљтимоию сиёсї ва техникї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ѓуломдорї, феодалї, сармоядорї,сотсиалистї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илмї, техникї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сиёсї, иќтисодї,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фарњангї, техникї, миллї;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@110.</w:t>
      </w:r>
      <w:r w:rsidRPr="002A4B83">
        <w:rPr>
          <w:rFonts w:ascii="Times New Roman Tj" w:hAnsi="Times New Roman Tj"/>
          <w:sz w:val="28"/>
          <w:szCs w:val="28"/>
        </w:rPr>
        <w:t xml:space="preserve">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 xml:space="preserve">Фанни сотсиологияи низоъ чиро меомўзад?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низоъњои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ќонунњои љамъият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њайёти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иќтисодиёти љомеа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маданияти љомеа</w:t>
      </w:r>
      <w:r w:rsidRPr="002A4B83">
        <w:rPr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@111.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Предмети омўзиши сотсиологияи низоъро муайян намоед?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умумиятњои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меъёрњои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арзишњои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фалсафаи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низоъњои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@112.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Чи зарурат шуд, ки илми сотсиологияи низоъ пайдо гардид?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барои он, ки низоъњои иљтимої характери локалї пайдо намуданд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барои он, ки низоъњои иљтимої характери маданї пайдо намуданд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барои он, ки низоъњои иљтимої характери миллї пайдо намуданд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барои он, ки низоъњои иљтимої характери глобалї пайдо намуданд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барои он, ки низоъњои иљтимої характери минтаќавї пайдо намуданд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@.</w:t>
      </w:r>
      <w:r w:rsidRPr="002A4B83">
        <w:rPr>
          <w:rFonts w:ascii="Times New Roman Tj" w:hAnsi="Times New Roman Tj"/>
          <w:sz w:val="28"/>
          <w:szCs w:val="28"/>
        </w:rPr>
        <w:t xml:space="preserve"> 113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Вазифаи </w:t>
      </w:r>
      <w:r w:rsidRPr="002A4B83">
        <w:rPr>
          <w:rFonts w:ascii="Times New Roman Tj" w:hAnsi="Times New Roman Tj"/>
          <w:sz w:val="28"/>
          <w:szCs w:val="28"/>
        </w:rPr>
        <w:t>идеологии сотсиологияи низои иљтимоиро муайян намоед</w:t>
      </w:r>
      <w:r w:rsidRPr="002A4B83">
        <w:rPr>
          <w:rFonts w:ascii="Times New Roman Tj" w:hAnsi="Times New Roman Tj"/>
          <w:bCs/>
          <w:sz w:val="28"/>
          <w:szCs w:val="28"/>
        </w:rPr>
        <w:t>?;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табиати инкишоф ва њалли низоъњои иљтимоиро нишон медињад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 xml:space="preserve"> одамони боистеъдод ва беистеъдод људо менамоянд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одамони сарватманд ва камбизоат људо менамоянд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сатњи дониш ва маърифати њуќуќии одамонро зиёд медињад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 манфиати ин ё он умумият ва ё гурўњи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@114.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Сотсиологияи низои иљтимои бо кадо илмњо алоќамандї дорад?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математика, физика, химия ва биология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бо забон хориљї, иќтисодшиносї, геология, фалсафа ва ѓ;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адабиёт, забон, шарќшиносї, лингвистика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сотсиология, психология таърих, њуќуќ ва ѓ;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астрономия ботаника, љомеашиносї мантиќ ва ѓ;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@115.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Иштирокчиёни низои иљтимоиро муайян намоед?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Халќ, миллат, оила, диндорон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Оила, давлат, сиёсат, миллат ва ѓ;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муќобилияткунандагон, ташкилкунандагон, иттифоќчиён, шоњидон, миёнаравњо ва ѓ;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Одамон, њайвонот, растанињо ва ѓ;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Њамсояњо, хешу табор, авлоду ќабила ва ѓ;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@116.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Дар низои иљтимої ташкилкунандагон гуфта кињоро дар назар доранд 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Аз дењот ба шањр кучидагон ва роњгузарон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шахсоне, ки низои иљтимоиро бо наќшањои муайян ба вуљуд меоранд;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Одамони муќими як минтаќа ва ноњия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Одамони бо њам дўсту иттифоќчї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@117.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Дар низои иљтимої иттифоќчиён гуфта кињоро дар назар доранд 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Аз дењот ба шањр кучидагон ва роњгузарон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шахсоне, ки низои иљтимоиро бо наќшањои муайян ба вуљуд меоранд;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Одамони бо њам дўсту иттифоќчї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@118.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Дар низои иљтимої зарадидагон гуфта кињоро дар назар доранд 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субъектоне, ки аз рўи зарурат, ночори ва ё тасодуфи шоњиди мољаро мегарданд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шахсоне, ки низои иљтимоиро бо наќшањои муайян ба вуљуд меоранд;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шахсоне, ки аз мољаро зарари љисмонї, моддива равони дидаанд;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@119.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Дар низои иљтимої миёнаравњо гуфта кињоро дар назар доранд 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субъектоне, ки аз рўи зарурат, ночори ва ё тасодуфи шоњиди мољаро мегарданд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субъектоне, кидар низои иљтимої дахолат намуда онро њал мекунанд;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шахсоне, ки аз мољаро зарари љисмонї, моддива равони дидаанд;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@120.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Лидерњои сиёсии низои иљтимої кињоянд?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Респондентон ва сотсиологњо, ки низоъро идора менамоянд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идеологњо ва пешвоёни низои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Сотсиологњо, сиёсатшиносон ва психологњо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Маркетологњо, низоъшиносон ва олимон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Тањлилгарон, сиёсатмадорон ва файласўфон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@121.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Субъектони асосии низои иљтимоиро номбар намоед?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Респондентњо, сотсиологњо ва равоншиносон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камбизоатон, маргиналњо, бечорагон ва љабрдидагон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одамон, гуруњњои иљтимої ва давлат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сарватмандон, сиёсатшиносон,мансабдорон ва одамони маърўф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тамошобинон, бетарафон, шоњидон, тарсончакњо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@122.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iCs/>
          <w:sz w:val="28"/>
          <w:szCs w:val="28"/>
        </w:rPr>
      </w:pPr>
      <w:r w:rsidRPr="002A4B83">
        <w:rPr>
          <w:rFonts w:ascii="Times New Roman Tj" w:hAnsi="Times New Roman Tj"/>
          <w:iCs/>
          <w:sz w:val="28"/>
          <w:szCs w:val="28"/>
        </w:rPr>
        <w:t>Намудњои низои (мољарои) иљтимої;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Байнишахсї, корї, байни табаќањои иљтимої, байналхалќї, низои байни сохтории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Низои мењнатї, байни табаќавї, дўстон ва оилањо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Коллективї, мењнатї, оилавї, байнишахсї ва љамъиятї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Гурўњї, синфї, байнишахсї, байни давлатњо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Байни гурўњњо, байни кланњо ва нажотњо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@123.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Роњњои њалли низои иљтимої? 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Компромис, истифодаи миёнарав, гурехтан аз мољаро, бо роњи судї ва музокирот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Гурехтан аз мољаро, истифодаи миёнарав, музокирот ва дўстї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Конформизм, зорї намудан, компромис, истифодаи миёнарав, музокирот ва дўстї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Конформизм, зорї намудан, истифодаи миёнарав ва дустї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Харидани шахсони мансабдор, гурехтан аз мољаро ва иваз кардани љои зист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@124.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Намояндаи назарияи низои иљтимоиро номбар намоед?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Э.Дюркгейм;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П.Сорокин;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Т. Парсон;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Р.Дарендорф;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М.Вебер;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@125.</w:t>
      </w:r>
      <w:r w:rsidRPr="002A4B83">
        <w:rPr>
          <w:rFonts w:ascii="Times New Roman Tj" w:hAnsi="Times New Roman Tj"/>
          <w:sz w:val="28"/>
          <w:szCs w:val="28"/>
        </w:rPr>
        <w:t xml:space="preserve">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 xml:space="preserve">Кай созишномаи сулњ ва ризоияти Миллї баста шуд. 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9 сентябри соли 1997;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27 июни соли 1997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27 сентябри соли 1997;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27 июни соли 1999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27 июли соли 1998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@126.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i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 xml:space="preserve">Кадоме аз ин донишмандон </w:t>
      </w:r>
      <w:r w:rsidRPr="002A4B83">
        <w:rPr>
          <w:rFonts w:ascii="Times New Roman Tj" w:hAnsi="Times New Roman Tj" w:cs="Times New Roman Tj"/>
          <w:sz w:val="28"/>
          <w:szCs w:val="28"/>
        </w:rPr>
        <w:t>андеша даорад, ки мочарочуи табиати биологии инсон аст</w:t>
      </w:r>
      <w:r w:rsidRPr="002A4B83">
        <w:rPr>
          <w:rFonts w:ascii="Times New Roman Tj" w:hAnsi="Times New Roman Tj"/>
          <w:i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Леонардо Да Винчи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Батичели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Ч. Ломброзо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imes New Roman Tj"/>
          <w:sz w:val="28"/>
          <w:szCs w:val="28"/>
        </w:rPr>
        <w:t>Кеннет Боулдинг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В. Паретто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@127.Роњњои маъмултарини њалли низоъ кадомњоянд?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гуфтушунид ва минаравї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гурез аз мољаро ва роњи судї;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даст кашидан аз низоъ ва тобеъ шудан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зора намудан ва конформизм</w:t>
      </w:r>
      <w:r w:rsidRPr="002A4B83">
        <w:rPr>
          <w:rFonts w:ascii="Times New Roman Tj" w:hAnsi="Times New Roman Tj"/>
          <w:bCs/>
          <w:iCs/>
          <w:sz w:val="28"/>
          <w:szCs w:val="28"/>
        </w:rPr>
        <w:t xml:space="preserve"> 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зурї ва зуроварї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@128.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Кушиши ба таври расмї ва ва њамдигарфањм њал намудани низоъро дар илми низоъшиноаї чї меноманд?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гурез аз мољаро;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конформизм;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гуфтугуи ѓаайрирасмї;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 музокирот;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райпурсии байналхалќї;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@129.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Аз кадом давра дар илми низоъшиноси марњилаи нави ташаккулёби шуруъ мешавад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 xml:space="preserve">соли 90-уми асри </w:t>
      </w:r>
      <w:r w:rsidRPr="002A4B83">
        <w:rPr>
          <w:rFonts w:ascii="Times New Roman Tj" w:hAnsi="Times New Roman Tj"/>
          <w:sz w:val="28"/>
          <w:szCs w:val="28"/>
          <w:lang w:val="en-US"/>
        </w:rPr>
        <w:t>XX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 xml:space="preserve">соли 50-уми асри </w:t>
      </w:r>
      <w:r w:rsidRPr="002A4B83">
        <w:rPr>
          <w:rFonts w:ascii="Times New Roman Tj" w:hAnsi="Times New Roman Tj"/>
          <w:sz w:val="28"/>
          <w:szCs w:val="28"/>
          <w:lang w:val="en-US"/>
        </w:rPr>
        <w:t>XX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 xml:space="preserve">аввали асри </w:t>
      </w:r>
      <w:r w:rsidRPr="002A4B83">
        <w:rPr>
          <w:rFonts w:ascii="Times New Roman Tj" w:hAnsi="Times New Roman Tj"/>
          <w:sz w:val="28"/>
          <w:szCs w:val="28"/>
          <w:lang w:val="en-US"/>
        </w:rPr>
        <w:t>XX</w:t>
      </w:r>
      <w:r w:rsidRPr="002A4B83">
        <w:rPr>
          <w:rFonts w:ascii="Times New Roman Tj" w:hAnsi="Times New Roman Tj"/>
          <w:sz w:val="28"/>
          <w:szCs w:val="28"/>
        </w:rPr>
        <w:t xml:space="preserve"> 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 xml:space="preserve">соли 80-уми асри </w:t>
      </w:r>
      <w:r w:rsidRPr="002A4B83">
        <w:rPr>
          <w:rFonts w:ascii="Times New Roman Tj" w:hAnsi="Times New Roman Tj"/>
          <w:sz w:val="28"/>
          <w:szCs w:val="28"/>
          <w:lang w:val="en-US"/>
        </w:rPr>
        <w:t>XX</w:t>
      </w:r>
      <w:r w:rsidRPr="002A4B83">
        <w:rPr>
          <w:rFonts w:ascii="Times New Roman Tj" w:hAnsi="Times New Roman Tj"/>
          <w:sz w:val="28"/>
          <w:szCs w:val="28"/>
        </w:rPr>
        <w:t xml:space="preserve"> 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 xml:space="preserve">соли 30-уми асри </w:t>
      </w:r>
      <w:r w:rsidRPr="002A4B83">
        <w:rPr>
          <w:rFonts w:ascii="Times New Roman Tj" w:hAnsi="Times New Roman Tj"/>
          <w:sz w:val="28"/>
          <w:szCs w:val="28"/>
          <w:lang w:val="en-US"/>
        </w:rPr>
        <w:t>XX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@130.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Бархурди мутаќобилаи маќсадњо, манфиатњо, ќувва ва фикрњои субъектони муносибатњои ичтимоиро бок адом истилоњ ифода менамоянд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  <w:r w:rsidRPr="002A4B83">
        <w:rPr>
          <w:rFonts w:ascii="Times New Roman Tj" w:hAnsi="Times New Roman Tj"/>
          <w:sz w:val="28"/>
          <w:szCs w:val="28"/>
        </w:rPr>
        <w:t xml:space="preserve"> ;</w:t>
      </w:r>
    </w:p>
    <w:p w:rsidR="00725429" w:rsidRPr="002A4B83" w:rsidRDefault="00725429" w:rsidP="00902B57">
      <w:pPr>
        <w:pStyle w:val="BodyTextIndent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 w:rsidRPr="002A4B83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2A4B83">
        <w:rPr>
          <w:rFonts w:ascii="Times New Roman Tj" w:hAnsi="Times New Roman Tj"/>
          <w:b w:val="0"/>
          <w:bCs w:val="0"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 xml:space="preserve">) </w:t>
      </w:r>
      <w:r w:rsidRPr="002A4B83">
        <w:rPr>
          <w:rFonts w:ascii="Times New Roman Tj" w:hAnsi="Times New Roman Tj"/>
          <w:b w:val="0"/>
          <w:sz w:val="28"/>
          <w:szCs w:val="28"/>
        </w:rPr>
        <w:t>раќобат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725429" w:rsidRPr="002A4B83" w:rsidRDefault="00725429" w:rsidP="00902B57">
      <w:pPr>
        <w:pStyle w:val="BodyTextIndent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 w:rsidRPr="002A4B83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2A4B83">
        <w:rPr>
          <w:rFonts w:ascii="Times New Roman Tj" w:hAnsi="Times New Roman Tj"/>
          <w:b w:val="0"/>
          <w:bCs w:val="0"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>) вањдат;</w:t>
      </w:r>
    </w:p>
    <w:p w:rsidR="00725429" w:rsidRPr="002A4B83" w:rsidRDefault="00725429" w:rsidP="00902B57">
      <w:pPr>
        <w:pStyle w:val="BodyTextIndent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sz w:val="28"/>
          <w:szCs w:val="28"/>
        </w:rPr>
      </w:pPr>
      <w:r w:rsidRPr="002A4B83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2A4B83">
        <w:rPr>
          <w:rFonts w:ascii="Times New Roman Tj" w:hAnsi="Times New Roman Tj"/>
          <w:b w:val="0"/>
          <w:bCs w:val="0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>) њамфикрї;</w:t>
      </w:r>
    </w:p>
    <w:p w:rsidR="00725429" w:rsidRPr="002A4B83" w:rsidRDefault="00725429" w:rsidP="00902B57">
      <w:pPr>
        <w:pStyle w:val="BodyTextIndent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 w:rsidRPr="002A4B83">
        <w:rPr>
          <w:rFonts w:ascii="Times New Roman Tj" w:hAnsi="Times New Roman Tj"/>
          <w:b w:val="0"/>
          <w:sz w:val="28"/>
          <w:szCs w:val="28"/>
        </w:rPr>
        <w:t>$</w:t>
      </w:r>
      <w:r w:rsidRPr="002A4B83">
        <w:rPr>
          <w:rFonts w:ascii="Times New Roman Tj" w:hAnsi="Times New Roman Tj"/>
          <w:b w:val="0"/>
          <w:bCs w:val="0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>) нофањм;</w:t>
      </w:r>
    </w:p>
    <w:p w:rsidR="00725429" w:rsidRPr="002A4B83" w:rsidRDefault="00725429" w:rsidP="00902B57">
      <w:pPr>
        <w:pStyle w:val="BodyTextIndent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 w:rsidRPr="002A4B83">
        <w:rPr>
          <w:rFonts w:ascii="Times New Roman Tj" w:hAnsi="Times New Roman Tj"/>
          <w:b w:val="0"/>
          <w:bCs w:val="0"/>
          <w:sz w:val="28"/>
          <w:szCs w:val="28"/>
        </w:rPr>
        <w:t>$</w:t>
      </w:r>
      <w:r w:rsidRPr="002A4B83">
        <w:rPr>
          <w:rFonts w:ascii="Times New Roman Tj" w:hAnsi="Times New Roman Tj"/>
          <w:b w:val="0"/>
          <w:bCs w:val="0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>) н</w:t>
      </w:r>
      <w:r w:rsidRPr="002A4B83">
        <w:rPr>
          <w:rFonts w:ascii="Times New Roman Tj" w:hAnsi="Times New Roman Tj"/>
          <w:b w:val="0"/>
          <w:sz w:val="28"/>
          <w:szCs w:val="28"/>
        </w:rPr>
        <w:t>изоъ</w:t>
      </w:r>
      <w:r w:rsidRPr="002A4B83"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@131.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 w:cs="Times New Roman Tj"/>
          <w:sz w:val="28"/>
          <w:szCs w:val="28"/>
        </w:rPr>
        <w:t>Модели љомеаи бенизоъ дар кадом назария кор карда баромада шудааст</w:t>
      </w:r>
      <w:r w:rsidRPr="002A4B83">
        <w:rPr>
          <w:rFonts w:ascii="Times New Roman Tj" w:hAnsi="Times New Roman Tj"/>
          <w:bCs/>
          <w:sz w:val="28"/>
          <w:szCs w:val="28"/>
        </w:rPr>
        <w:t>? 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сотсиализм;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imes New Roman Tj"/>
          <w:sz w:val="28"/>
          <w:szCs w:val="28"/>
        </w:rPr>
        <w:t>функсионализм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низои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позитивизи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эксизтенсиализм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@132.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Кадоме аз ин сотсиологњо ба таври зури пахш намудани низоъро барои чомеа хатарнок</w:t>
      </w:r>
      <w:r w:rsidRPr="002A4B83">
        <w:rPr>
          <w:rFonts w:ascii="Times New Roman Tj" w:hAnsi="Times New Roman Tj"/>
          <w:bCs/>
          <w:sz w:val="28"/>
          <w:szCs w:val="28"/>
        </w:rPr>
        <w:t>?;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З. Фрейд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Ч. Лоброзо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Р. Мертон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Р. Дарендорф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Т. Парсонс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@133.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 w:cs="Times New Roman Tj"/>
          <w:sz w:val="28"/>
          <w:szCs w:val="28"/>
        </w:rPr>
        <w:t>Низои ичтимои кадом о</w:t>
      </w:r>
      <w:r w:rsidRPr="002A4B83">
        <w:rPr>
          <w:rFonts w:ascii="Times New Roman" w:hAnsi="Times New Roman"/>
          <w:sz w:val="28"/>
          <w:szCs w:val="28"/>
        </w:rPr>
        <w:t>қ</w:t>
      </w:r>
      <w:r w:rsidRPr="002A4B83">
        <w:rPr>
          <w:rFonts w:ascii="Times New Roman Tj" w:hAnsi="Times New Roman Tj" w:cs="Times New Roman Tj"/>
          <w:sz w:val="28"/>
          <w:szCs w:val="28"/>
        </w:rPr>
        <w:t>ибатњоро ба бор меорад</w:t>
      </w:r>
      <w:r w:rsidRPr="002A4B83">
        <w:rPr>
          <w:rFonts w:ascii="Times New Roman Tj" w:hAnsi="Times New Roman Tj"/>
          <w:bCs/>
          <w:sz w:val="28"/>
          <w:szCs w:val="28"/>
        </w:rPr>
        <w:t>?;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њамфикрии механикї ва њамфикрии органикї;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imes New Roman Tj"/>
          <w:sz w:val="28"/>
          <w:szCs w:val="28"/>
        </w:rPr>
        <w:t xml:space="preserve">конструктиви </w:t>
      </w:r>
      <w:r w:rsidRPr="002A4B83">
        <w:rPr>
          <w:rFonts w:ascii="Times New Roman Tj" w:hAnsi="Times New Roman Tj"/>
          <w:sz w:val="28"/>
          <w:szCs w:val="28"/>
        </w:rPr>
        <w:t>ва диструктивї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мусбї;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манфї;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оќибатњои барои љамъият ногувор;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@134.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 w:cs="Times New Roman Tj"/>
          <w:sz w:val="28"/>
          <w:szCs w:val="28"/>
        </w:rPr>
        <w:t xml:space="preserve">Кадом донишманди Юнони </w:t>
      </w:r>
      <w:r w:rsidRPr="002A4B83">
        <w:rPr>
          <w:rFonts w:ascii="Times New Roman" w:hAnsi="Times New Roman"/>
          <w:sz w:val="28"/>
          <w:szCs w:val="28"/>
        </w:rPr>
        <w:t>Қ</w:t>
      </w:r>
      <w:r w:rsidRPr="002A4B83">
        <w:rPr>
          <w:rFonts w:ascii="Times New Roman Tj" w:hAnsi="Times New Roman Tj" w:cs="Times New Roman Tj"/>
          <w:sz w:val="28"/>
          <w:szCs w:val="28"/>
        </w:rPr>
        <w:t xml:space="preserve">адим </w:t>
      </w:r>
      <w:r w:rsidRPr="002A4B83">
        <w:rPr>
          <w:rFonts w:ascii="Times New Roman Tj" w:hAnsi="Times New Roman Tj"/>
          <w:sz w:val="28"/>
          <w:szCs w:val="28"/>
        </w:rPr>
        <w:t xml:space="preserve">сабаби асосии </w:t>
      </w:r>
      <w:r w:rsidRPr="002A4B83">
        <w:rPr>
          <w:rFonts w:ascii="Times New Roman" w:hAnsi="Times New Roman"/>
          <w:sz w:val="28"/>
          <w:szCs w:val="28"/>
        </w:rPr>
        <w:t>ҳ</w:t>
      </w:r>
      <w:r w:rsidRPr="002A4B83">
        <w:rPr>
          <w:rFonts w:ascii="Times New Roman Tj" w:hAnsi="Times New Roman Tj" w:cs="Times New Roman Tj"/>
          <w:sz w:val="28"/>
          <w:szCs w:val="28"/>
        </w:rPr>
        <w:t>аракату та</w:t>
      </w:r>
      <w:r w:rsidRPr="002A4B83">
        <w:rPr>
          <w:rFonts w:ascii="Times New Roman" w:hAnsi="Times New Roman"/>
          <w:sz w:val="28"/>
          <w:szCs w:val="28"/>
        </w:rPr>
        <w:t>ғ</w:t>
      </w:r>
      <w:r w:rsidRPr="002A4B83">
        <w:rPr>
          <w:rFonts w:ascii="Times New Roman Tj" w:hAnsi="Times New Roman Tj" w:cs="Times New Roman Tj"/>
          <w:sz w:val="28"/>
          <w:szCs w:val="28"/>
        </w:rPr>
        <w:t xml:space="preserve">йироти олами моддиро дар муборизаи </w:t>
      </w:r>
      <w:r w:rsidRPr="002A4B83">
        <w:rPr>
          <w:rFonts w:ascii="Times New Roman Tj" w:hAnsi="Times New Roman Tj"/>
          <w:sz w:val="28"/>
          <w:szCs w:val="28"/>
        </w:rPr>
        <w:t>тараф</w:t>
      </w:r>
      <w:r w:rsidRPr="002A4B83">
        <w:rPr>
          <w:rFonts w:ascii="Times New Roman" w:hAnsi="Times New Roman"/>
          <w:sz w:val="28"/>
          <w:szCs w:val="28"/>
        </w:rPr>
        <w:t>ҳ</w:t>
      </w:r>
      <w:r w:rsidRPr="002A4B83">
        <w:rPr>
          <w:rFonts w:ascii="Times New Roman Tj" w:hAnsi="Times New Roman Tj" w:cs="Times New Roman Tj"/>
          <w:sz w:val="28"/>
          <w:szCs w:val="28"/>
        </w:rPr>
        <w:t xml:space="preserve">ои ба </w:t>
      </w:r>
      <w:r w:rsidRPr="002A4B83">
        <w:rPr>
          <w:rFonts w:ascii="Times New Roman" w:hAnsi="Times New Roman"/>
          <w:sz w:val="28"/>
          <w:szCs w:val="28"/>
        </w:rPr>
        <w:t>ҳ</w:t>
      </w:r>
      <w:r w:rsidRPr="002A4B83">
        <w:rPr>
          <w:rFonts w:ascii="Times New Roman Tj" w:hAnsi="Times New Roman Tj" w:cs="Times New Roman Tj"/>
          <w:sz w:val="28"/>
          <w:szCs w:val="28"/>
        </w:rPr>
        <w:t>ам зид номидааст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Арасту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Афлотун;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Times New Roman Tj"/>
          <w:sz w:val="28"/>
          <w:szCs w:val="28"/>
        </w:rPr>
        <w:t>Гераклид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Суќрот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Фалес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@135.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 w:cs="Times New Roman Tj"/>
          <w:sz w:val="28"/>
          <w:szCs w:val="28"/>
        </w:rPr>
        <w:t xml:space="preserve">Кадоме аз ин мутафаккирон зиндагиро, </w:t>
      </w:r>
      <w:r w:rsidRPr="002A4B83">
        <w:rPr>
          <w:rFonts w:ascii="Times New Roman" w:hAnsi="Times New Roman"/>
          <w:sz w:val="28"/>
          <w:szCs w:val="28"/>
        </w:rPr>
        <w:t>ҳ</w:t>
      </w:r>
      <w:r w:rsidRPr="002A4B83">
        <w:rPr>
          <w:rFonts w:ascii="Times New Roman Tj" w:hAnsi="Times New Roman Tj" w:cs="Times New Roman Tj"/>
          <w:sz w:val="28"/>
          <w:szCs w:val="28"/>
        </w:rPr>
        <w:t>аётро мубориза номида буд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Б.Миллер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Ч. Лоброзо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Э.</w:t>
      </w:r>
      <w:r w:rsidRPr="002A4B83">
        <w:rPr>
          <w:rFonts w:ascii="Times New Roman Tj" w:hAnsi="Times New Roman Tj"/>
          <w:sz w:val="28"/>
          <w:szCs w:val="28"/>
        </w:rPr>
        <w:t>Дюркгейм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Р.</w:t>
      </w:r>
      <w:r w:rsidRPr="002A4B83">
        <w:rPr>
          <w:rFonts w:ascii="Times New Roman Tj" w:hAnsi="Times New Roman Tj"/>
          <w:sz w:val="28"/>
          <w:szCs w:val="28"/>
        </w:rPr>
        <w:t>Дарендорф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Ч.Дарвин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@136.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iCs/>
          <w:sz w:val="28"/>
          <w:szCs w:val="28"/>
        </w:rPr>
        <w:t>Миёнарав кист</w:t>
      </w:r>
      <w:r w:rsidRPr="002A4B83">
        <w:rPr>
          <w:rFonts w:ascii="Times New Roman Tj" w:hAnsi="Times New Roman Tj"/>
          <w:bCs/>
          <w:sz w:val="28"/>
          <w:szCs w:val="28"/>
        </w:rPr>
        <w:t xml:space="preserve">? </w:t>
      </w:r>
      <w:r w:rsidRPr="002A4B83">
        <w:rPr>
          <w:rFonts w:ascii="Times New Roman Tj" w:hAnsi="Times New Roman Tj"/>
          <w:i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Меъёрњои оилавї, институтикунонии марказњои динї; институтњои фарњангї; меъёрњои никоњї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услуби тањлил ва ба наќша гирифтани чорањои муайян барои њалли низоъ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шахс ва ё ташкилоте, ки ба низоъ дахолат намуда љонибњои зидро ба музокирот даъват менмояд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даллол ва тољир;</w:t>
      </w:r>
    </w:p>
    <w:p w:rsidR="00725429" w:rsidRPr="002A4B83" w:rsidRDefault="00725429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сарсупурдаи миллат;</w:t>
      </w:r>
    </w:p>
    <w:p w:rsidR="00725429" w:rsidRPr="002A4B83" w:rsidRDefault="00725429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@137.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Натиљаи мусбати раќобати иљтимої дар чи зоњир мегардад: 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муборизаи роњбарон барои њокимият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гуруњњои иљтимоиро пароканда месозад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шахсро ба мењнати самаранок водор месозад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њисси душманиро ба бор меорад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истењсолотро коњиш медињад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@138.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Олигархия чист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Ташкилоте, ки аз љониби оммаи халќ идора шуда, њокимият барои манфиатњо умум истифода мегардад ва дар он ќонунњои љорї амал менамояд;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Ташкилоте, ки аз љониби якчанд шахс идора шуда, њокимият барои манфиатњо ва маќсадњои шахсї суистифода мегардад ва дар он «ќонунњои оњанин» амал менамояд;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Институте, ки талаботњои маънавии одамонро ќонеъ мегардонад;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Ташкилоте, ки ба таври демократї ташкил шуда, њокимият барои манфиатњо ва маќсадњои шахсони алоњида суистифода мегардад ва дар он «ќонунњои оњанин» амал менамояд;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Њукумронии синфи миёна дар љомеаи таѓйирёбанда;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@139.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Низоъњои оилавї бо кадом сабабњо сар мезанад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Барои моликият ва сарват;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Барои соњибшудан ба фарзандон;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Барои наќши оилавї, моликияти оилавї ва хиёнати як тараф;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Барои манфиатњои шахсї;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Барои њокимияти оилавї;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@140.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Асари маъруфи И. Халдунро, ки дар он падидањои њаёти иљтимої мавриди тањлил ќарор гирифтааст, номбар намоед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Муќаддима;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Авесто;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Шифо;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Утопия;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Шоњнома;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@141.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Овоза кадом вакт пайдо мешавад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Њангоми дар љамъият пайдо шудани воњимачиён ва паст будани сатњи шуури омма;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Њангоми норасої ва кофї набудани иттилоот ё дар мавриде, ки шунавандагон, бинандагон ва хонандагони радио, телевезион ва нашрияњо ба дурустии иттилооти расмї боварї надоранд;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Њангоми норасої ва кофї набудани донишњои дурустї технологї ва коммуникатсионї;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Њангоми кофї будани иттилоот ё дар мавриде, ки шунавандагон, бинандагон ва хонандагони радио, телевезион ва нашрияњо ба дурустии иттилооти расмї пурра боварї доранд;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Њангоми норасої ва кофї набудани неъматњои моддї ва маънавии љомеа;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@142.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Оё њолатњое љой дорад, ки каљрафтории иљтимої боиси пайдоиши оќибатњои мусбї гадад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Ња;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Не;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Ќисман;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Тодараљае;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Намедонам;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@143.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Шумо зери мафњуми «издињом ( толпа) » чиро мефањмед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Њама гуна шакли маљмўи одамон, ки барои ќонеи манфиатњои муайяну мушаххас муваќќатан ва ба муддати кўтоње љамъ меоянд;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Маљмўи одамон, ки барои ќонеи манфиатњои муайяну мушаххас мунтазам ва домї љамъ меоянд;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Шакли љамъоии одамон, ки барои ќонеи манфиатњои муайяну мушаххас муваќќатан ва ба муддати дурударозе љамъ меоянд;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Њама гуна шакли  ќонеи манфиатњои муайяну мушаххас одамон;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ќонеи манфиатњои муайяну мушаххаси одамонро пурра ќонеъ мегардонанд;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@144.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Хусусиятњои хоси издињоми одамон (толпа) -ро муайян намоед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Гурўњи муташаккили одамон;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Дар он сохтори муайян, наќшу меъёрњои рафтор ва таљрибаи бањамтаъсиррасонии одамон ба мушоњида мерасад;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Дар он сохтори муайян, наќшу меъёрњои рафтор ва таљрибаи бањамтаъсиррасонии одамон ба мушоњида намерасад;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Дар он сохтори муайяни синфи ва табаќавї хеле айён аст;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Маќсаду манфиатњои умумї;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@145.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Элитаи иљтимої гуфта: 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Синфи иљтимої мебошад, ки ба гурўњњои иљтимої тобеъ аст , ба љомеа таъсири назаррасе расонида наметавонад;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Табаќаи миёнаи иљтимої буда, аз болои дигар гурўњњои иљтимої њукумронї намуда ба љомеа таъсири харобиовар мерасонд;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Табаќаи ќашшоќи љомеа мањсуб мегардад, њељ гуна маќоми иљтимої надорад ва ба љомеа таъсири назаррасе расонида наметавонад;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Табаќаи олии низоми иерархї (зинагї) -и иљтимої, ки аз болои дигар гурўњњои иљтимої њукумронї намуда ба љомеа таъсири назаррас мерасонд;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Гурўњи калони иљтимої, ки аз маљмўи шахсони маргинал таркиб ёфтааст;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@146.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Кадоме аз мутафаккири номбаршуда љамъиятро ба табаќањои: а) њокимон (аристократњо); б) љанговарон; в) њунармандон ва дењќонон људо намудааст?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Конфутсия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И.Кант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Т.Гоббс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Арасту;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Афлотун;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@147.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Љомеаи замонавї- ин:?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Љомеаи тосаноатї, ки дар он хољагии кишоварзї бартарї дорад ва бештар бо воситаи урфуодат ва анъанањо идора мешавад;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Љомеаи таљдидшуда (модернизатсияшуда) , ки ба истењсолоти саноати такя менамояд ва бо воситаи ќонунгузории расмї идора мегардад;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Љомеаи баъдисаноатї, ки дар он хољагии кишоварзї бартарї надорад ва бештар бо воситаи ќонунњои љорї идора мешавад;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Љомеаи сармоядорї буда, дар он хољагии кишоварзї бартарї дорад ва бештар бо дин идора мешавад;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Љомеаи ибтидої, ки дар он аъзёни љомеа баробар зиндагї намуда, бо воситаи урфу одат ва анъанањо идора мешавад;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@148.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Низоми синфї ба кадом намуди низоми табаќабандии иљтимої дохил мешавад?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Кушода;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Пушида;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Њам пушида ва кушода;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Нимпушида Нимкушода;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Анъанавї;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@149.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Мафњуми «љомеаи постиндустриалї (баъдисаноатї) » -ро кадоме аз мутафаккирони зерин ба илм ворид намудааст?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Э.</w:t>
      </w:r>
      <w:r w:rsidRPr="002A4B83">
        <w:rPr>
          <w:rFonts w:ascii="Times New Roman Tj" w:hAnsi="Times New Roman Tj"/>
          <w:sz w:val="28"/>
          <w:szCs w:val="28"/>
        </w:rPr>
        <w:t>Дюркгейм</w:t>
      </w:r>
      <w:r w:rsidRPr="002A4B83">
        <w:rPr>
          <w:rFonts w:ascii="Times New Roman Tj" w:hAnsi="Times New Roman Tj"/>
          <w:bCs/>
          <w:sz w:val="28"/>
          <w:szCs w:val="28"/>
        </w:rPr>
        <w:t>2000;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Т. Парсонс</w:t>
      </w:r>
      <w:r w:rsidRPr="002A4B83">
        <w:rPr>
          <w:rFonts w:ascii="Times New Roman Tj" w:hAnsi="Times New Roman Tj"/>
          <w:bCs/>
          <w:sz w:val="28"/>
          <w:szCs w:val="28"/>
        </w:rPr>
        <w:t>1999;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Д.Белл 1962;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Р.</w:t>
      </w:r>
      <w:r w:rsidRPr="002A4B83">
        <w:rPr>
          <w:rFonts w:ascii="Times New Roman Tj" w:hAnsi="Times New Roman Tj"/>
          <w:sz w:val="28"/>
          <w:szCs w:val="28"/>
        </w:rPr>
        <w:t>Дарендорф</w:t>
      </w:r>
      <w:r w:rsidRPr="002A4B83">
        <w:rPr>
          <w:rFonts w:ascii="Times New Roman Tj" w:hAnsi="Times New Roman Tj"/>
          <w:bCs/>
          <w:sz w:val="28"/>
          <w:szCs w:val="28"/>
        </w:rPr>
        <w:t>1981;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Ч. Лоброзо</w:t>
      </w:r>
      <w:r w:rsidRPr="002A4B83">
        <w:rPr>
          <w:rFonts w:ascii="Times New Roman Tj" w:hAnsi="Times New Roman Tj"/>
          <w:bCs/>
          <w:sz w:val="28"/>
          <w:szCs w:val="28"/>
        </w:rPr>
        <w:t>1969;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@150.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Низоъ дар кадом шаклњо хотима меёбад?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куллан аз байн рафтан ва ё муваќќатан нопадид гардидани низои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Дар намуди инќилоб зоњир гардидан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Дар намуди тањаввулот ва инкишофи миќдорию тадриљї падид омадан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аз нав руй додани низои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Хомушшави, бартарафгардї ва њалли низои ичтимои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@151. Дар љомеаи муосир чанд намуди оила мављуд аст;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sz w:val="28"/>
          <w:szCs w:val="28"/>
        </w:rPr>
        <w:t>) оилаи анъанавї, гайрианъанави ва эгалитарї;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sz w:val="28"/>
          <w:szCs w:val="28"/>
        </w:rPr>
        <w:t>) оилаи замонави;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sz w:val="28"/>
          <w:szCs w:val="28"/>
        </w:rPr>
        <w:t>) оилаи калон;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sz w:val="28"/>
          <w:szCs w:val="28"/>
        </w:rPr>
        <w:t>) оилаи хурд ва калон;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sz w:val="28"/>
          <w:szCs w:val="28"/>
        </w:rPr>
        <w:t>) оилаи номусоид;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@152. Оила ин:;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sz w:val="28"/>
          <w:szCs w:val="28"/>
        </w:rPr>
        <w:t>) чузъ (ячейкаи) - и асосии љомеа;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sz w:val="28"/>
          <w:szCs w:val="28"/>
        </w:rPr>
        <w:t>) таркиби ногусастани;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sz w:val="28"/>
          <w:szCs w:val="28"/>
        </w:rPr>
        <w:t>) мафхуми зарури;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sz w:val="28"/>
          <w:szCs w:val="28"/>
        </w:rPr>
        <w:t>) шакли хочагидори;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sz w:val="28"/>
          <w:szCs w:val="28"/>
        </w:rPr>
        <w:t>) баробарии марду зан;</w:t>
      </w:r>
    </w:p>
    <w:p w:rsidR="00725429" w:rsidRPr="002A4B83" w:rsidRDefault="00725429" w:rsidP="00902B57">
      <w:pPr>
        <w:tabs>
          <w:tab w:val="left" w:pos="1047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@153.Оилаи нуклиарї чи гуна оила аст?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sz w:val="28"/>
          <w:szCs w:val="28"/>
        </w:rPr>
        <w:t>) оилае, ки ядрои асосии онро волидон ва фарзандон ташкил медињанд;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sz w:val="28"/>
          <w:szCs w:val="28"/>
        </w:rPr>
        <w:t>) оилае, ки асосии онро волидон ташкил медињанд;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sz w:val="28"/>
          <w:szCs w:val="28"/>
        </w:rPr>
        <w:t>) оилае, ки ядрои асосии онро фарзандон ташкил медињанд;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sz w:val="28"/>
          <w:szCs w:val="28"/>
        </w:rPr>
        <w:t>) оилае, ки фарзандони угай доранд;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sz w:val="28"/>
          <w:szCs w:val="28"/>
        </w:rPr>
        <w:t>) оилае, ки ядрои асосии онро волидон ва хешовандон ташкил медињанд;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@154. Рафтори маргиналї, чї маъно дорад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sz w:val="28"/>
          <w:szCs w:val="28"/>
        </w:rPr>
        <w:t>дур мондан ва бегона гаштан аз ин ё он умумияти иљтимої, дар натиљаи ба шароити нав мутобиќ шуда натавонистан</w:t>
      </w:r>
      <w:r w:rsidRPr="002A4B83">
        <w:rPr>
          <w:rFonts w:ascii="Times New Roman Tj" w:hAnsi="Times New Roman Tj"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sz w:val="28"/>
          <w:szCs w:val="28"/>
        </w:rPr>
        <w:t>дур мондан ва бегона гаштан аз оила</w:t>
      </w:r>
      <w:r w:rsidRPr="002A4B83">
        <w:rPr>
          <w:rFonts w:ascii="Times New Roman Tj" w:hAnsi="Times New Roman Tj"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sz w:val="28"/>
          <w:szCs w:val="28"/>
        </w:rPr>
        <w:t>дур мондан умумияти иљтимої</w:t>
      </w:r>
      <w:r w:rsidRPr="002A4B83">
        <w:rPr>
          <w:rFonts w:ascii="Times New Roman Tj" w:hAnsi="Times New Roman Tj"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sz w:val="28"/>
          <w:szCs w:val="28"/>
        </w:rPr>
        <w:t>ба шароити нав мутобиќ шуда натавонистан</w:t>
      </w:r>
      <w:r w:rsidRPr="002A4B83">
        <w:rPr>
          <w:rFonts w:ascii="Times New Roman Tj" w:hAnsi="Times New Roman Tj"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sz w:val="28"/>
          <w:szCs w:val="28"/>
        </w:rPr>
        <w:t>дур мондан ва бегона гаштан аз њамсинфон</w:t>
      </w:r>
      <w:r w:rsidRPr="002A4B83">
        <w:rPr>
          <w:rFonts w:ascii="Times New Roman Tj" w:hAnsi="Times New Roman Tj"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@155. Бо назардошти вазъи иљтимої-иќтисодї, сотсиологњо оилањои муосирро чигуна тасниф намудаанд?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sz w:val="28"/>
          <w:szCs w:val="28"/>
        </w:rPr>
        <w:t>) оилаи пешрафта, оилањои маргиналї, оилањои бўњронї, оилаи накўањвол;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sz w:val="28"/>
          <w:szCs w:val="28"/>
        </w:rPr>
        <w:t>) оилаи мусоид ва номусоид;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sz w:val="28"/>
          <w:szCs w:val="28"/>
        </w:rPr>
        <w:t>) оилаи калон ва хурд;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sz w:val="28"/>
          <w:szCs w:val="28"/>
        </w:rPr>
        <w:t>) оилаи пешрафта;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sz w:val="28"/>
          <w:szCs w:val="28"/>
        </w:rPr>
        <w:t>) оилаи тараккинамуда;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outlineLvl w:val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@156. Оилаи пешрафта чигуна оила мебошад;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sz w:val="28"/>
          <w:szCs w:val="28"/>
        </w:rPr>
        <w:t>) оилае, ки дар чамъият дорои обруи баланд аст;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sz w:val="28"/>
          <w:szCs w:val="28"/>
        </w:rPr>
        <w:t>) оилаи интеллигенти;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sz w:val="28"/>
          <w:szCs w:val="28"/>
        </w:rPr>
        <w:t>) оилаи хама аъзоёнаш хондаги;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sz w:val="28"/>
          <w:szCs w:val="28"/>
        </w:rPr>
        <w:t>) даромади калон дошта, имконият дорад аз њама гуна хизматрасонии пурарзиш истифода баранд;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sz w:val="28"/>
          <w:szCs w:val="28"/>
        </w:rPr>
        <w:t>) оилаи бепарво;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@157. Оилаи накўањвол ин:;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sz w:val="28"/>
          <w:szCs w:val="28"/>
        </w:rPr>
        <w:t>) оилаи осуда;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sz w:val="28"/>
          <w:szCs w:val="28"/>
        </w:rPr>
        <w:t>) гуна оилањо мушкилотњои хешро бо ёрии нерўњои беруна њал карда метавонанд, аммо имконияти васеъ надоранд, ки аз хизматњои пурарзиш ва мањсулотњои ќиммат истифода баранд;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sz w:val="28"/>
          <w:szCs w:val="28"/>
        </w:rPr>
        <w:t>) оилаи ба якдигар муносибати некубинона;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sz w:val="28"/>
          <w:szCs w:val="28"/>
        </w:rPr>
        <w:t>) оилаи калони сарватманд;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sz w:val="28"/>
          <w:szCs w:val="28"/>
        </w:rPr>
        <w:t>) оилаи пурарзиш;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@158. Оилањои бўњронї ин:;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sz w:val="28"/>
          <w:szCs w:val="28"/>
        </w:rPr>
        <w:t>) оилаи гурухи хатарнок;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sz w:val="28"/>
          <w:szCs w:val="28"/>
        </w:rPr>
        <w:t>) оилае, ки зуд зуд чанчонл дорад;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sz w:val="28"/>
          <w:szCs w:val="28"/>
        </w:rPr>
        <w:t>) дар њолати ќашшоќии мутлаќ гирифтор буда, бо азоби зиёд зиндагиашонро пеш мебаранд;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sz w:val="28"/>
          <w:szCs w:val="28"/>
        </w:rPr>
        <w:t>) оилаи муносибати бадбинона дошта;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sz w:val="28"/>
          <w:szCs w:val="28"/>
        </w:rPr>
        <w:t>) оилаи серфарзанд;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@159. Оилањои маргиналї ин:;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sz w:val="28"/>
          <w:szCs w:val="28"/>
        </w:rPr>
        <w:t>) бо сабабњои гуногун нињоят камбизоат буда, дар байни аъзоёни он беморињо, оворагардї, бекорхуљагї, майхорагї ва дигар одатњои бад ављ гирифтааст;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sz w:val="28"/>
          <w:szCs w:val="28"/>
        </w:rPr>
        <w:t>) оилаи пастрафта;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sz w:val="28"/>
          <w:szCs w:val="28"/>
        </w:rPr>
        <w:t>) оилаи кашшок;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sz w:val="28"/>
          <w:szCs w:val="28"/>
        </w:rPr>
        <w:t>) оилаи нашъамандон;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sz w:val="28"/>
          <w:szCs w:val="28"/>
        </w:rPr>
        <w:t>) оилаи номусоид;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@160.Муњимтарин вазифањои иљтимоии оиларо чунин арзёбї намудан мумкин аст:;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sz w:val="28"/>
          <w:szCs w:val="28"/>
        </w:rPr>
        <w:t xml:space="preserve">) идомаи насл (репродуксия) , тарбия, сотсиализатсия, </w:t>
      </w:r>
      <w:r w:rsidRPr="002A4B83">
        <w:rPr>
          <w:rFonts w:ascii="Times New Roman Tj" w:hAnsi="Times New Roman Tj" w:cs="Arial"/>
          <w:sz w:val="28"/>
          <w:szCs w:val="28"/>
        </w:rPr>
        <w:t>хочагидори, вазифаи иктисоди, коммуникативи</w:t>
      </w:r>
      <w:r w:rsidRPr="002A4B83">
        <w:rPr>
          <w:rFonts w:ascii="Times New Roman Tj" w:hAnsi="Times New Roman Tj"/>
          <w:sz w:val="28"/>
          <w:szCs w:val="28"/>
        </w:rPr>
        <w:t>, танзими муносибатњои шањвонї;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sz w:val="28"/>
          <w:szCs w:val="28"/>
        </w:rPr>
        <w:t>) тарбияи кудак;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sz w:val="28"/>
          <w:szCs w:val="28"/>
        </w:rPr>
        <w:t>) омезиш бо чомеа;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sz w:val="28"/>
          <w:szCs w:val="28"/>
        </w:rPr>
        <w:t>) танхо муносибатхои шахвони;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sz w:val="28"/>
          <w:szCs w:val="28"/>
        </w:rPr>
        <w:t>) пеш бурдани сиёсати оиладори;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@161. Сотсиализатсия (вазифаи иљтимоинамої) ин:;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sz w:val="28"/>
          <w:szCs w:val="28"/>
        </w:rPr>
        <w:t>) ба кўдак омузонидани маданияти љомеа, арзишхо ва мавкеи ичтимои мебошад;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sz w:val="28"/>
          <w:szCs w:val="28"/>
        </w:rPr>
        <w:t>) ба чомеа хамрох кардани кудак;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sz w:val="28"/>
          <w:szCs w:val="28"/>
        </w:rPr>
        <w:t>) ёд додани сотсиум;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sz w:val="28"/>
          <w:szCs w:val="28"/>
        </w:rPr>
        <w:t>) бо одамон шинос кардан;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sz w:val="28"/>
          <w:szCs w:val="28"/>
        </w:rPr>
        <w:t>) вазифахои ичтоимои;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</w:t>
      </w:r>
      <w:r w:rsidRPr="002A4B83">
        <w:rPr>
          <w:sz w:val="28"/>
          <w:szCs w:val="28"/>
        </w:rPr>
        <w:t>162</w:t>
      </w:r>
      <w:r w:rsidRPr="002A4B83">
        <w:rPr>
          <w:rFonts w:ascii="Times New Roman Tj" w:hAnsi="Times New Roman Tj"/>
          <w:sz w:val="28"/>
          <w:szCs w:val="28"/>
        </w:rPr>
        <w:t xml:space="preserve">. </w:t>
      </w:r>
      <w:r w:rsidRPr="002A4B83">
        <w:rPr>
          <w:sz w:val="28"/>
          <w:szCs w:val="28"/>
        </w:rPr>
        <w:t>Шахсони ниёзманд нисбати кормандони ичтимои: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мизоч (клиент);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бемор;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мушкилидошта;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намояндаи гурухи хатарнок;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бегона;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@163.</w:t>
      </w:r>
      <w:r w:rsidRPr="002A4B83">
        <w:rPr>
          <w:rFonts w:ascii="Times New Roman Tj" w:hAnsi="Times New Roman Tj" w:cs="Arial"/>
          <w:sz w:val="28"/>
          <w:szCs w:val="28"/>
        </w:rPr>
        <w:t>Ѓ</w:t>
      </w:r>
      <w:r w:rsidRPr="002A4B83">
        <w:rPr>
          <w:rFonts w:ascii="Times New Roman Tj" w:hAnsi="Times New Roman Tj"/>
          <w:sz w:val="28"/>
          <w:szCs w:val="28"/>
        </w:rPr>
        <w:t>амхорї, њифз ва дастгирии моддию маънавїи кудак ин:;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sz w:val="28"/>
          <w:szCs w:val="28"/>
        </w:rPr>
        <w:t>) мафхумхои гамхори;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$B) дастгирии моддию маънавии кўдакон ва аъзоёни оила вазифаи асосии оила мањсуб мешавад;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sz w:val="28"/>
          <w:szCs w:val="28"/>
        </w:rPr>
        <w:t>) вазифаи чомеа;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sz w:val="28"/>
          <w:szCs w:val="28"/>
        </w:rPr>
        <w:t>) муайянкунандаи оила;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sz w:val="28"/>
          <w:szCs w:val="28"/>
        </w:rPr>
        <w:t>) ба воя расонидани кудак;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outlineLvl w:val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@164. Танзими муносибатњои шањвонї ин;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sz w:val="28"/>
          <w:szCs w:val="28"/>
        </w:rPr>
        <w:t>) меъёрњои ахлоќї ва умуман љомеа чунин сохта шудааст, ки муносибатњои шањвони марду зан ва тавлиди фарзандро танњо дар оила ва никоњ иљозат медињад;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sz w:val="28"/>
          <w:szCs w:val="28"/>
        </w:rPr>
        <w:t>) ба танзим даровардани алокаи чинси;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sz w:val="28"/>
          <w:szCs w:val="28"/>
        </w:rPr>
        <w:t>) ба танзим даровардани тавлиди кудакон;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sz w:val="28"/>
          <w:szCs w:val="28"/>
        </w:rPr>
        <w:t>) пурсидани ичозат ба муносибати шахвони;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sz w:val="28"/>
          <w:szCs w:val="28"/>
        </w:rPr>
        <w:t>) ба танзим даровардани муносибатхои оилави;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@165. Дар давраи кадом аср вазифаи оила куллан таѓйир ёфт:;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2A4B83">
        <w:rPr>
          <w:rFonts w:ascii="Times New Roman Tj" w:hAnsi="Times New Roman Tj"/>
          <w:sz w:val="28"/>
          <w:szCs w:val="28"/>
          <w:lang w:val="en-US"/>
        </w:rPr>
        <w:t>$A) XIX;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2A4B83">
        <w:rPr>
          <w:rFonts w:ascii="Times New Roman Tj" w:hAnsi="Times New Roman Tj"/>
          <w:sz w:val="28"/>
          <w:szCs w:val="28"/>
          <w:lang w:val="en-US"/>
        </w:rPr>
        <w:t>$B) XX - XXI;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sz w:val="28"/>
          <w:szCs w:val="28"/>
        </w:rPr>
        <w:t>) Х;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  <w:lang w:val="en-US"/>
        </w:rPr>
        <w:t>XI</w:t>
      </w:r>
      <w:r w:rsidRPr="002A4B83">
        <w:rPr>
          <w:rFonts w:ascii="Times New Roman Tj" w:hAnsi="Times New Roman Tj"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rPr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  <w:lang w:val="en-US"/>
        </w:rPr>
        <w:t>XVIII</w:t>
      </w:r>
      <w:r w:rsidRPr="002A4B83">
        <w:rPr>
          <w:rFonts w:ascii="Times New Roman Tj" w:hAnsi="Times New Roman Tj"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 xml:space="preserve">@166. Дарохириасри </w:t>
      </w:r>
      <w:r w:rsidRPr="002A4B83">
        <w:rPr>
          <w:rFonts w:ascii="Times New Roman Tj" w:hAnsi="Times New Roman Tj"/>
          <w:sz w:val="28"/>
          <w:szCs w:val="28"/>
          <w:lang w:val="en-US"/>
        </w:rPr>
        <w:t>XX</w:t>
      </w:r>
      <w:r w:rsidRPr="002A4B83">
        <w:rPr>
          <w:rFonts w:ascii="Times New Roman Tj" w:hAnsi="Times New Roman Tj"/>
          <w:sz w:val="28"/>
          <w:szCs w:val="28"/>
        </w:rPr>
        <w:t xml:space="preserve"> вааввалиасри </w:t>
      </w:r>
      <w:r w:rsidRPr="002A4B83">
        <w:rPr>
          <w:rFonts w:ascii="Times New Roman Tj" w:hAnsi="Times New Roman Tj"/>
          <w:sz w:val="28"/>
          <w:szCs w:val="28"/>
          <w:lang w:val="en-US"/>
        </w:rPr>
        <w:t>XXI</w:t>
      </w:r>
      <w:r w:rsidRPr="002A4B83">
        <w:rPr>
          <w:rFonts w:ascii="Times New Roman Tj" w:hAnsi="Times New Roman Tj"/>
          <w:sz w:val="28"/>
          <w:szCs w:val="28"/>
        </w:rPr>
        <w:t xml:space="preserve"> вазифањоиасосииоиладарзеритаъсирикадомомилњопурратаѓйирёфт:;</w:t>
      </w:r>
    </w:p>
    <w:p w:rsidR="00725429" w:rsidRPr="002A4B83" w:rsidRDefault="00725429" w:rsidP="00902B57">
      <w:pPr>
        <w:tabs>
          <w:tab w:val="left" w:pos="1276"/>
          <w:tab w:val="left" w:pos="1418"/>
        </w:tabs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sz w:val="28"/>
          <w:szCs w:val="28"/>
        </w:rPr>
        <w:t>) равандњоиглобализатсионї, модернизатсия, муњољиротимењнатї, болорафтанимаќомизан, сиёсатињукуматоидизанваоила;</w:t>
      </w:r>
    </w:p>
    <w:p w:rsidR="00725429" w:rsidRPr="002A4B83" w:rsidRDefault="00725429" w:rsidP="00902B57">
      <w:pPr>
        <w:tabs>
          <w:tab w:val="left" w:pos="1276"/>
          <w:tab w:val="left" w:pos="1418"/>
        </w:tabs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sz w:val="28"/>
          <w:szCs w:val="28"/>
        </w:rPr>
        <w:t>) дигаргуншуданизамона;</w:t>
      </w:r>
    </w:p>
    <w:p w:rsidR="00725429" w:rsidRPr="002A4B83" w:rsidRDefault="00725429" w:rsidP="00902B57">
      <w:pPr>
        <w:tabs>
          <w:tab w:val="left" w:pos="1276"/>
          <w:tab w:val="left" w:pos="1418"/>
        </w:tabs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sz w:val="28"/>
          <w:szCs w:val="28"/>
        </w:rPr>
        <w:t xml:space="preserve">) </w:t>
      </w:r>
      <w:r w:rsidRPr="002A4B83">
        <w:rPr>
          <w:sz w:val="28"/>
          <w:szCs w:val="28"/>
        </w:rPr>
        <w:t>иваз</w:t>
      </w:r>
      <w:r w:rsidRPr="002A4B83">
        <w:rPr>
          <w:rFonts w:ascii="Times New Roman Tj" w:hAnsi="Times New Roman Tj"/>
          <w:sz w:val="28"/>
          <w:szCs w:val="28"/>
        </w:rPr>
        <w:t>шуданимуносибатичомеа;</w:t>
      </w:r>
    </w:p>
    <w:p w:rsidR="00725429" w:rsidRPr="002A4B83" w:rsidRDefault="00725429" w:rsidP="00902B57">
      <w:pPr>
        <w:tabs>
          <w:tab w:val="left" w:pos="1276"/>
          <w:tab w:val="left" w:pos="1418"/>
        </w:tabs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sz w:val="28"/>
          <w:szCs w:val="28"/>
        </w:rPr>
        <w:t>) болорафтанимакомизандарчомеа;</w:t>
      </w:r>
    </w:p>
    <w:p w:rsidR="00725429" w:rsidRPr="002A4B83" w:rsidRDefault="00725429" w:rsidP="00902B57">
      <w:pPr>
        <w:tabs>
          <w:tab w:val="left" w:pos="1276"/>
          <w:tab w:val="left" w:pos="1418"/>
        </w:tabs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sz w:val="28"/>
          <w:szCs w:val="28"/>
        </w:rPr>
        <w:t xml:space="preserve">) </w:t>
      </w:r>
      <w:r w:rsidRPr="002A4B83">
        <w:rPr>
          <w:sz w:val="28"/>
          <w:szCs w:val="28"/>
        </w:rPr>
        <w:t>заифгардиданимардон</w:t>
      </w:r>
      <w:r w:rsidRPr="002A4B83">
        <w:rPr>
          <w:rFonts w:ascii="Times New Roman Tj" w:hAnsi="Times New Roman Tj"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@167.Бапайдоишваташаккулиоилањои «гурўњихатарнокииљтимої» кадомомилњомусоидатменамоянд?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Шароитиногуворизист, бекорииволидон, набуданиякеёњардуволидон, никоњидигарбора, мављудиятимаъюбон, каљрафторииволидон, низоъњоиоилавївамонандиинњо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Шароитимусоидизист, серкорииволидон, моногамия, њамдигарфањмииволидонвамонандиинњо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Вазъиятииќтисодиидавлат, пешрафтиистењсолотватехнологияикоммуникатсионї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Глобализатсияиќтисодївафарњангї, мадернизатсияисоњањоигуногуниистењсолотвапањншуданиоилањоимуосиринуклеарї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Бакориберунихонаљалбшуданизанон;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@168. Баоилањои «гурўњихатарнокииљтимої» дохилмешаванд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Оилањоисарватманд, оилањоинуклеарї, оилањоивасеъваамсолионњо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Оилањоипиронсол, оилањоиљавон, оилањоикамфарзандваамсолионњо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Оилањоисарватманд, оилањоипурра, оилањоипатриалхалїваамсолионњо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Оилањоишањрї, оилањоиљавон, оилањоивасеъваамсолионњо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Оилањоикамбизоат, оилањоигуреза, оилањоисерфарзандинотавон, оилањоидарњайаташмаъюббудаваамсолионњо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 xml:space="preserve">@169. </w:t>
      </w:r>
      <w:r w:rsidRPr="002A4B83">
        <w:rPr>
          <w:rFonts w:ascii="Times New Roman Tj" w:hAnsi="Times New Roman Tj"/>
          <w:bCs/>
          <w:sz w:val="28"/>
          <w:szCs w:val="28"/>
        </w:rPr>
        <w:t>Гурўњњоихатарнокин:;</w:t>
      </w:r>
    </w:p>
    <w:p w:rsidR="00725429" w:rsidRPr="002A4B83" w:rsidRDefault="00725429" w:rsidP="00902B57">
      <w:pPr>
        <w:tabs>
          <w:tab w:val="left" w:pos="1276"/>
          <w:tab w:val="left" w:pos="1418"/>
        </w:tabs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Гурўњњоемебошанд, кибањамагунашароитњоињаётїмутобиќмешавандвааъзоёнионнуфўзумартабаибаланддоранд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Гуруњњоихурдииљтимоїмебошанд, кидартабаќабандиииљтимоїмавќеибаландроишѓолнамудаанд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Гурўњњоемебошанд, кивобастабашароитњоимуайянињаётїбештараззуњуротиманфииберунаиљомеаваунсурњоиљиноиионтаъсирпазиранд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Гурўњњоииљтимоие, кибаягоннамудихизматрасониииљтимоїэњтиёљнадоранд;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jc w:val="both"/>
        <w:rPr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Гуруњњоихурдииљтимоїмебошанд, кињамаимушкилотробонерўихудбартарафнамудаметавонанд</w:t>
      </w:r>
      <w:r w:rsidRPr="002A4B83">
        <w:rPr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 xml:space="preserve">@170. </w:t>
      </w:r>
      <w:r w:rsidRPr="002A4B83">
        <w:rPr>
          <w:rFonts w:ascii="Times New Roman Tj" w:hAnsi="Times New Roman Tj"/>
          <w:bCs/>
          <w:sz w:val="28"/>
          <w:szCs w:val="28"/>
        </w:rPr>
        <w:t>Азгурўњњоизеринииљтимоїгурўњњоихатарнокроќайднамоед?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Нашъамандон, оилањоикамбизат, бекорон, љинояткорон, беморониВИЧ/СПИДвадиг;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Оила, соњибкорон, донишљўён, мактаббачагонвадиг;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Тољирон, ронандагон, синфњоватабаќањоииљтимої;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Муаллимон, харидорон, мусофирон, роњгузаронваѓ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Сиёсатмадорон, рўњониён, фурўшандањо, кормандонињифзињуќуќвадиг;</w:t>
      </w:r>
    </w:p>
    <w:p w:rsidR="00725429" w:rsidRPr="002A4B83" w:rsidRDefault="00725429" w:rsidP="00902B57">
      <w:pPr>
        <w:pStyle w:val="ListParagraph"/>
        <w:tabs>
          <w:tab w:val="left" w:pos="1276"/>
          <w:tab w:val="left" w:pos="1418"/>
        </w:tabs>
        <w:ind w:left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</w:t>
      </w:r>
      <w:r w:rsidRPr="002A4B83">
        <w:rPr>
          <w:rFonts w:ascii="Calibri" w:hAnsi="Calibri"/>
          <w:sz w:val="28"/>
          <w:szCs w:val="28"/>
        </w:rPr>
        <w:t>171</w:t>
      </w:r>
      <w:r w:rsidRPr="002A4B83">
        <w:rPr>
          <w:rFonts w:ascii="Times New Roman Tj" w:hAnsi="Times New Roman Tj"/>
          <w:sz w:val="28"/>
          <w:szCs w:val="28"/>
        </w:rPr>
        <w:t xml:space="preserve">. </w:t>
      </w:r>
      <w:r w:rsidRPr="002A4B83">
        <w:rPr>
          <w:rFonts w:ascii="Times New Roman Tj" w:hAnsi="Times New Roman Tj"/>
          <w:bCs/>
          <w:sz w:val="28"/>
          <w:szCs w:val="28"/>
        </w:rPr>
        <w:t>Бо гуруњи хатарнок кињо кор мекунанд?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Педагогон ва њуќуќшиносон;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педагогон ва кормандони иљтимої;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кормандони иљтимої ва равоншиносон;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равоншиносон ва педагогон;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педагогон, равоншиносон, њуќуќшиносон, кормандони иљтимої;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</w:t>
      </w:r>
      <w:r w:rsidRPr="002A4B83">
        <w:rPr>
          <w:bCs/>
          <w:sz w:val="28"/>
          <w:szCs w:val="28"/>
        </w:rPr>
        <w:t>172</w:t>
      </w:r>
      <w:r w:rsidRPr="002A4B83">
        <w:rPr>
          <w:rFonts w:ascii="Times New Roman Tj" w:hAnsi="Times New Roman Tj"/>
          <w:sz w:val="28"/>
          <w:szCs w:val="28"/>
        </w:rPr>
        <w:t>.</w:t>
      </w:r>
      <w:r w:rsidRPr="002A4B83">
        <w:rPr>
          <w:bCs/>
          <w:sz w:val="28"/>
          <w:szCs w:val="28"/>
        </w:rPr>
        <w:t xml:space="preserve"> Кадом кўдакон ба хатари иљтимої гирифтор мешаванд?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bCs/>
          <w:sz w:val="28"/>
          <w:szCs w:val="28"/>
          <w:lang w:val="en-US"/>
        </w:rPr>
        <w:t>A</w:t>
      </w:r>
      <w:r w:rsidRPr="002A4B83">
        <w:rPr>
          <w:bCs/>
          <w:sz w:val="28"/>
          <w:szCs w:val="28"/>
        </w:rPr>
        <w:t>) Кудакон дар хамсояги бо беморони ВИЧ/СПИД;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bCs/>
          <w:sz w:val="28"/>
          <w:szCs w:val="28"/>
          <w:lang w:val="en-US"/>
        </w:rPr>
        <w:t>B</w:t>
      </w:r>
      <w:r w:rsidRPr="002A4B83">
        <w:rPr>
          <w:bCs/>
          <w:sz w:val="28"/>
          <w:szCs w:val="28"/>
        </w:rPr>
        <w:t>) Кудакони бепарастор, камбизоат, ятим ва нимятим;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bCs/>
          <w:sz w:val="28"/>
          <w:szCs w:val="28"/>
          <w:lang w:val="en-US"/>
        </w:rPr>
        <w:t>C</w:t>
      </w:r>
      <w:r w:rsidRPr="002A4B83">
        <w:rPr>
          <w:bCs/>
          <w:sz w:val="28"/>
          <w:szCs w:val="28"/>
        </w:rPr>
        <w:t>) кудакони беназорат;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bCs/>
          <w:sz w:val="28"/>
          <w:szCs w:val="28"/>
          <w:lang w:val="en-US"/>
        </w:rPr>
        <w:t>D</w:t>
      </w:r>
      <w:r w:rsidRPr="002A4B83">
        <w:rPr>
          <w:bCs/>
          <w:sz w:val="28"/>
          <w:szCs w:val="28"/>
        </w:rPr>
        <w:t>) кудакони бетарбия;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bCs/>
          <w:sz w:val="28"/>
          <w:szCs w:val="28"/>
          <w:lang w:val="en-US"/>
        </w:rPr>
        <w:t>E</w:t>
      </w:r>
      <w:r w:rsidRPr="002A4B83">
        <w:rPr>
          <w:bCs/>
          <w:sz w:val="28"/>
          <w:szCs w:val="28"/>
        </w:rPr>
        <w:t>) мактаббачагон;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</w:t>
      </w:r>
      <w:r w:rsidRPr="002A4B83">
        <w:rPr>
          <w:bCs/>
          <w:sz w:val="28"/>
          <w:szCs w:val="28"/>
        </w:rPr>
        <w:t>173</w:t>
      </w:r>
      <w:r w:rsidRPr="002A4B83">
        <w:rPr>
          <w:rFonts w:ascii="Times New Roman Tj" w:hAnsi="Times New Roman Tj"/>
          <w:sz w:val="28"/>
          <w:szCs w:val="28"/>
        </w:rPr>
        <w:t>.</w:t>
      </w:r>
      <w:r w:rsidRPr="002A4B83">
        <w:rPr>
          <w:bCs/>
          <w:sz w:val="28"/>
          <w:szCs w:val="28"/>
        </w:rPr>
        <w:t xml:space="preserve"> «Зуровари» чист?</w:t>
      </w:r>
    </w:p>
    <w:p w:rsidR="00725429" w:rsidRPr="002A4B83" w:rsidRDefault="00725429" w:rsidP="00902B57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bCs/>
          <w:sz w:val="28"/>
          <w:szCs w:val="28"/>
          <w:lang w:val="en-US"/>
        </w:rPr>
        <w:t>A</w:t>
      </w:r>
      <w:r w:rsidRPr="002A4B83">
        <w:rPr>
          <w:bCs/>
          <w:sz w:val="28"/>
          <w:szCs w:val="28"/>
        </w:rPr>
        <w:t xml:space="preserve">) </w:t>
      </w:r>
      <w:r w:rsidRPr="002A4B83">
        <w:rPr>
          <w:sz w:val="28"/>
          <w:szCs w:val="28"/>
        </w:rPr>
        <w:t>рафтори як ё чанд нафар одамон нисбати одами дигар, ки њуќуќ ва озодињои шањрвандии ўро поймол мекунанд, инчунин ўро ба азоби рўњї, ахлоќї, љисмонї гирифтор менамоянд;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bCs/>
          <w:sz w:val="28"/>
          <w:szCs w:val="28"/>
          <w:lang w:val="en-US"/>
        </w:rPr>
        <w:t>B</w:t>
      </w:r>
      <w:r w:rsidRPr="002A4B83">
        <w:rPr>
          <w:bCs/>
          <w:sz w:val="28"/>
          <w:szCs w:val="28"/>
        </w:rPr>
        <w:t xml:space="preserve">) </w:t>
      </w:r>
      <w:r w:rsidRPr="002A4B83">
        <w:rPr>
          <w:sz w:val="28"/>
          <w:szCs w:val="28"/>
        </w:rPr>
        <w:t>рафтори нохуби одамон нисбати одами дигар, ки њуќуќ ва озодињои шањрвандии ўро поймол мекунанд</w:t>
      </w:r>
      <w:r w:rsidRPr="002A4B83">
        <w:rPr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bCs/>
          <w:sz w:val="28"/>
          <w:szCs w:val="28"/>
          <w:lang w:val="en-US"/>
        </w:rPr>
        <w:t>C</w:t>
      </w:r>
      <w:r w:rsidRPr="002A4B83">
        <w:rPr>
          <w:bCs/>
          <w:sz w:val="28"/>
          <w:szCs w:val="28"/>
        </w:rPr>
        <w:t>) зери лату куб карор додани шахси дигар;</w:t>
      </w:r>
    </w:p>
    <w:p w:rsidR="00725429" w:rsidRPr="002A4B83" w:rsidRDefault="00725429" w:rsidP="00902B57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bCs/>
          <w:sz w:val="28"/>
          <w:szCs w:val="28"/>
          <w:lang w:val="en-US"/>
        </w:rPr>
        <w:t>D</w:t>
      </w:r>
      <w:r w:rsidRPr="002A4B83">
        <w:rPr>
          <w:bCs/>
          <w:sz w:val="28"/>
          <w:szCs w:val="28"/>
        </w:rPr>
        <w:t>) зухуроти номатлубест дар оила нисбати аъзоёни 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bCs/>
          <w:sz w:val="28"/>
          <w:szCs w:val="28"/>
          <w:lang w:val="en-US"/>
        </w:rPr>
        <w:t>E</w:t>
      </w:r>
      <w:r w:rsidRPr="002A4B83">
        <w:rPr>
          <w:bCs/>
          <w:sz w:val="28"/>
          <w:szCs w:val="28"/>
        </w:rPr>
        <w:t>) таъсири манфи ба психикаи кудак;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@</w:t>
      </w:r>
      <w:r w:rsidRPr="002A4B83">
        <w:rPr>
          <w:rFonts w:ascii="Times New Roman Tj" w:hAnsi="Times New Roman Tj"/>
          <w:bCs/>
          <w:sz w:val="28"/>
          <w:szCs w:val="28"/>
        </w:rPr>
        <w:t>174</w:t>
      </w:r>
      <w:r w:rsidRPr="002A4B83">
        <w:rPr>
          <w:rFonts w:ascii="Times New Roman Tj" w:hAnsi="Times New Roman Tj"/>
          <w:sz w:val="28"/>
          <w:szCs w:val="28"/>
        </w:rPr>
        <w:t>.</w:t>
      </w:r>
      <w:r w:rsidRPr="002A4B83">
        <w:rPr>
          <w:rFonts w:ascii="Times New Roman Tj" w:hAnsi="Times New Roman Tj"/>
          <w:bCs/>
          <w:sz w:val="28"/>
          <w:szCs w:val="28"/>
        </w:rPr>
        <w:t xml:space="preserve"> Намудхои зуровари кадомхоянд?</w:t>
      </w:r>
    </w:p>
    <w:p w:rsidR="00725429" w:rsidRPr="002A4B83" w:rsidRDefault="00725429" w:rsidP="00902B57">
      <w:pPr>
        <w:pStyle w:val="ListParagraph"/>
        <w:tabs>
          <w:tab w:val="left" w:pos="1276"/>
          <w:tab w:val="left" w:pos="1418"/>
        </w:tabs>
        <w:ind w:left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</w:rPr>
        <w:t>A) чисмониву равони;</w:t>
      </w:r>
    </w:p>
    <w:p w:rsidR="00725429" w:rsidRPr="002A4B83" w:rsidRDefault="00725429" w:rsidP="00902B57">
      <w:pPr>
        <w:pStyle w:val="ListParagraph"/>
        <w:tabs>
          <w:tab w:val="left" w:pos="1276"/>
          <w:tab w:val="left" w:pos="1418"/>
        </w:tabs>
        <w:ind w:left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</w:rPr>
        <w:t>B) чисмони, шахвони, эмотсионали;</w:t>
      </w:r>
    </w:p>
    <w:p w:rsidR="00725429" w:rsidRPr="002A4B83" w:rsidRDefault="00725429" w:rsidP="00902B57">
      <w:pPr>
        <w:pStyle w:val="ListParagraph"/>
        <w:tabs>
          <w:tab w:val="left" w:pos="1276"/>
          <w:tab w:val="left" w:pos="1418"/>
        </w:tabs>
        <w:ind w:left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</w:rPr>
        <w:t>C) чисмони, шахвони, эмотсионали, беъэтинои, истисмор;</w:t>
      </w:r>
    </w:p>
    <w:p w:rsidR="00725429" w:rsidRPr="002A4B83" w:rsidRDefault="00725429" w:rsidP="00902B57">
      <w:pPr>
        <w:pStyle w:val="ListParagraph"/>
        <w:tabs>
          <w:tab w:val="left" w:pos="1276"/>
          <w:tab w:val="left" w:pos="1418"/>
        </w:tabs>
        <w:ind w:left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</w:rPr>
        <w:t>D) беъэтинои нисбати шахси дигар;</w:t>
      </w:r>
    </w:p>
    <w:p w:rsidR="00725429" w:rsidRPr="002A4B83" w:rsidRDefault="00725429" w:rsidP="00902B57">
      <w:pPr>
        <w:pStyle w:val="ListParagraph"/>
        <w:tabs>
          <w:tab w:val="left" w:pos="1276"/>
          <w:tab w:val="left" w:pos="1418"/>
        </w:tabs>
        <w:ind w:left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</w:rPr>
        <w:t>E) истисмори мехнат;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@175.Дар њолате, ки мизољ ба корманди иљтимої барои њалли ягон масъалааш мурољиат мекунад, кори аввале, ки мутахассиси соњаи кори иљтимої бояд кунад, ин</w:t>
      </w:r>
      <w:r w:rsidRPr="002A4B83">
        <w:rPr>
          <w:rFonts w:ascii="Times New Roman Tj" w:hAnsi="Times New Roman Tj"/>
          <w:sz w:val="28"/>
          <w:szCs w:val="28"/>
        </w:rPr>
        <w:t>:;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гузаронидани ташхиси иљтимої;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гузаронидани профилактикаи иљтимої;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муолиља кардани бемор;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ба психологон равона кардани мизољ;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реабилитатсия гузаронидан бо мизољ;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@176. </w:t>
      </w:r>
      <w:r w:rsidRPr="002A4B83">
        <w:rPr>
          <w:rFonts w:ascii="Times New Roman Tj" w:hAnsi="Times New Roman Tj"/>
          <w:sz w:val="28"/>
          <w:szCs w:val="28"/>
        </w:rPr>
        <w:t>Маргиналї будан, чї маъно дорад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умумияти иљтимої, ки дар натиљаи инќилоби иљтимои ба вуљуд меояд;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ќашшоќу нодор, бемору бемадор будан, ки дар натиљаи бекори сар мезанад;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шахси сарватманду доро, ки ба шароити нав мутобиќ шуда тавонистааст;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дур мондан ва бегона гаштан аз меъёрњо ва арзишњои иљтимої, ки бо сабаби љангњои доимї ва паст рафтани ќурби доллар ба вуљуд меояд;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дур мондан ва бегона гаштан аз ин ё он умумияти иљтимої, ки дар натиљаи ба шароити нав мутобиќ шуда натавонистан ба вуљуд меояд;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@177. </w:t>
      </w:r>
      <w:r w:rsidRPr="002A4B83">
        <w:rPr>
          <w:rFonts w:ascii="Times New Roman Tj" w:hAnsi="Times New Roman Tj"/>
          <w:sz w:val="28"/>
          <w:szCs w:val="28"/>
        </w:rPr>
        <w:t>Оилаи нуклеарї чи гуна оила аст?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sz w:val="28"/>
          <w:szCs w:val="28"/>
        </w:rPr>
        <w:t>) маљмўи хусусиятњои иљтимоии рафтору амали мардон ва занон;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sz w:val="28"/>
          <w:szCs w:val="28"/>
        </w:rPr>
        <w:t>) оилаи калоне, ки чанд наслро дар худ муттањид намудааст;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sz w:val="28"/>
          <w:szCs w:val="28"/>
        </w:rPr>
        <w:t>) хусусиятњои иљтимоии баробарњуќуќии мардон ва занон;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sz w:val="28"/>
          <w:szCs w:val="28"/>
        </w:rPr>
        <w:t>) баробарии зану мард;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sz w:val="28"/>
          <w:szCs w:val="28"/>
        </w:rPr>
        <w:t>) оилае, ки ядрои ёасоси онро волидон ва фарзандон ташкил медињанд;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</w:t>
      </w:r>
      <w:r w:rsidRPr="002A4B83">
        <w:rPr>
          <w:rFonts w:ascii="Times New Roman Tj" w:hAnsi="Times New Roman Tj"/>
          <w:sz w:val="28"/>
          <w:szCs w:val="28"/>
        </w:rPr>
        <w:t>178</w:t>
      </w:r>
      <w:r w:rsidRPr="002A4B83">
        <w:rPr>
          <w:rFonts w:ascii="Times New Roman Tj" w:hAnsi="Times New Roman Tj"/>
          <w:bCs/>
          <w:sz w:val="28"/>
          <w:szCs w:val="28"/>
        </w:rPr>
        <w:t>.</w:t>
      </w:r>
      <w:r w:rsidRPr="002A4B83">
        <w:rPr>
          <w:rFonts w:ascii="Times New Roman Tj" w:hAnsi="Times New Roman Tj"/>
          <w:sz w:val="28"/>
          <w:szCs w:val="28"/>
        </w:rPr>
        <w:t xml:space="preserve"> Вазифаи репродуктивии оиларо шарњ дињед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интиќоли дониш ва сотсиализатсияи насли наврас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интиќоли анъана, омўзиши малакањои автомобилронї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илмї- тањќиќотї, эмоционалї, назоратї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тарбияи насли наврас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bCs/>
          <w:iCs/>
          <w:sz w:val="28"/>
          <w:szCs w:val="28"/>
        </w:rPr>
        <w:t>такрористењсолнамоии насли инсоният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@179. </w:t>
      </w:r>
      <w:r w:rsidRPr="002A4B83">
        <w:rPr>
          <w:rFonts w:ascii="Times New Roman Tj" w:hAnsi="Times New Roman Tj"/>
          <w:sz w:val="28"/>
          <w:szCs w:val="28"/>
        </w:rPr>
        <w:t>Никоњи як мард/зан бо ду ва зиёда зан/мард ба чи гуна намудњои никоњ дохил мешавад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моногамия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полиандрия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политеизм;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полигамия;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гурўњї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@180.Марњилањои хушунати хонагиро номбар кунед?;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шиддат, њодисаи хушунат, оштї ё пушаймонї;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аввалиндараља, дуюминдараља, сеюминдараља;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иљтимої, психологї, иќтисодї</w:t>
      </w:r>
      <w:r w:rsidRPr="002A4B83">
        <w:rPr>
          <w:rFonts w:ascii="Times New Roman Tj" w:hAnsi="Times New Roman Tj"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кўтоњмуддат ва дарозмуддат</w:t>
      </w:r>
      <w:r w:rsidRPr="002A4B83">
        <w:rPr>
          <w:rFonts w:ascii="Times New Roman Tj" w:hAnsi="Times New Roman Tj"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хушунат марњила надорад;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@181.</w:t>
      </w:r>
      <w:r w:rsidRPr="002A4B83">
        <w:rPr>
          <w:rFonts w:ascii="Times New Roman Tj" w:hAnsi="Times New Roman Tj"/>
          <w:sz w:val="28"/>
          <w:szCs w:val="28"/>
        </w:rPr>
        <w:t>Вазифањои оиларо номбар намоед?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нањори таёр кардан, ба маѓоза рафтан, ба фарзанди худ таълим додан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эмотсионалї, репродуктивї, тарбиявї, иќтисодї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тарбияи насли худ, иќтисодї, харидани мол ва хона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нигоњубини насли кўњансол дар оила, худтарбиянамої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ѓамхорї ба насли худ, муошират бо њамсоягон, иштирок кардан дар фаъолияти љамъиятї;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@182.Категорияњои каљрафторї кадомњоянд?                     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касалињои руњї ва рафторњои зидди љамъиятї (антиљамъиятї);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дуздї;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куштор;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нашъамандї;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майнушї;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@183.</w:t>
      </w:r>
      <w:r w:rsidRPr="002A4B83">
        <w:rPr>
          <w:rFonts w:ascii="Times New Roman Tj" w:hAnsi="Times New Roman Tj"/>
          <w:sz w:val="28"/>
          <w:szCs w:val="28"/>
        </w:rPr>
        <w:t>Ба факторњои объективие, ки ба ягон проблема оварда мерасонад, инњо дохил шуда метавонанд:;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шароити бадї иќтисодї, ихтилофњо, марги ягон нафари наздик, аз даст додани саломатї, оќибатхои вазъиятњои экстреминалї, шароитњои бади иљтимої-иќтисодии оила;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набудани муњити солими иљтимої-психологї;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аз даст донани саломатї;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маргиналии шудани шахс;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њамаи вариантњои дар боло овардашуда;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@184.</w:t>
      </w:r>
      <w:r w:rsidRPr="002A4B83">
        <w:rPr>
          <w:rFonts w:ascii="Times New Roman Tj" w:hAnsi="Times New Roman Tj"/>
          <w:sz w:val="28"/>
          <w:szCs w:val="28"/>
        </w:rPr>
        <w:t>Маќсад аз гузаронидани ташхиси иљтимої, ин: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муайян кардани проблема, новобаста аз гуногугнрангиаш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гузаронидани ташхиси иљтимої;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муолиљаи проблема;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офиятбахшии проблема;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 w:cs="Microsoft Sans Serif"/>
          <w:sz w:val="28"/>
          <w:szCs w:val="28"/>
        </w:rPr>
        <w:t>намедонам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@185.</w:t>
      </w:r>
      <w:r w:rsidRPr="002A4B83">
        <w:rPr>
          <w:rFonts w:ascii="Times New Roman Tj" w:hAnsi="Times New Roman Tj"/>
          <w:sz w:val="28"/>
          <w:szCs w:val="28"/>
        </w:rPr>
        <w:t>Шакли маргиналї, чи гуна навъи шахсият аст</w:t>
      </w:r>
      <w:r w:rsidRPr="002A4B83">
        <w:rPr>
          <w:rFonts w:ascii="Times New Roman Tj" w:hAnsi="Times New Roman Tj"/>
          <w:bCs/>
          <w:sz w:val="28"/>
          <w:szCs w:val="28"/>
        </w:rPr>
        <w:t>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шахси майхора;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шахси сарватманд;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шахсе, ки мутааллиќияти субъективии хешро нисбати гурўњ ва ё умумияти мушаххаси иљтимої аз даст додааст;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шахсе, ки мутааллиќияти субъективии хешро нисбати гурўњ ва ё умумияти мушаххаси иљтимої аз даст додаст ва дигареро ба даст наовардааст;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шахсе, ки мутааллиќияти хешро нисбати гурўњ, табаќаи иљтимої ва ё умумияти мушаххаси иљтимої аз даст додаст ва сарватманд мебошад;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@186.Дар кадом њолат оила солим њисобида мешавад?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дар њамон њолате, ки вазифањои оила дуруст ва ба пуррагї иљро карда мешаванд;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дар њамон холате, ки љамъият пешбаранда мешавад;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сарфањм рафтани љавонон ба моњияти оиладоршавї;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таъсиррасонињои ангезандањои беруна;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њурмати якдигар;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</w:t>
      </w:r>
      <w:r w:rsidRPr="002A4B83">
        <w:rPr>
          <w:rFonts w:ascii="Times New Roman Tj" w:hAnsi="Times New Roman Tj"/>
          <w:sz w:val="28"/>
          <w:szCs w:val="28"/>
        </w:rPr>
        <w:t>187</w:t>
      </w:r>
      <w:r w:rsidRPr="002A4B83">
        <w:rPr>
          <w:rFonts w:ascii="Times New Roman Tj" w:hAnsi="Times New Roman Tj"/>
          <w:bCs/>
          <w:sz w:val="28"/>
          <w:szCs w:val="28"/>
        </w:rPr>
        <w:t>.</w:t>
      </w:r>
      <w:r w:rsidRPr="002A4B83">
        <w:rPr>
          <w:rFonts w:ascii="Times New Roman Tj" w:hAnsi="Times New Roman Tj"/>
          <w:sz w:val="28"/>
          <w:szCs w:val="28"/>
        </w:rPr>
        <w:t>Ба пайдоиши беморињои иљтимої кадом омилњо сабаб шуда метавонанд?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биологї, психологї,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таърихї, фалсафї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њаётї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замонавї ва ѓайризамонавї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мањдуд ва васеъ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@188.Нашъамандї, ин:;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бемориест, ки дар натиљаи суъистеъмоли маводи нашъадор ба миён меояд ва вобастагии љисмонию психикиро ба вуљуд меорад;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бемориест, ки вобастагии психикиро ба амал меорад;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бемориест, ки ба љомеа зарар мерад;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бемориест, ки ба танњо зарараш ба бемор мерасаду халос;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бемориест, ки оќибаташ аз дастдодани арзишњои иљтимоии мизољ мебошад;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@189.Чунин намудњои нашъадор вуљуд доранд:</w:t>
      </w:r>
      <w:r w:rsidRPr="002A4B83">
        <w:rPr>
          <w:rFonts w:ascii="Times New Roman Tj" w:hAnsi="Times New Roman Tj"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$A) опиатњо;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$B) психостимуляторњо;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$C) психодепрессантњо;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sz w:val="28"/>
          <w:szCs w:val="28"/>
        </w:rPr>
        <w:t>D) растанињои нашъадор;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sz w:val="28"/>
          <w:szCs w:val="28"/>
        </w:rPr>
        <w:t>$E) њама варианњои дар боло зикр шуда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@190. Барои муолиљаи беморињои иљтимої мутахассисони кадом соња бояд сањмгузор бошанд?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сотсиологњо ва кормандони иљтимої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таббибон ва равонпизишкон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равоншиносон ва терапевтњо</w:t>
      </w:r>
      <w:r w:rsidRPr="002A4B83">
        <w:rPr>
          <w:rFonts w:ascii="Times New Roman Tj" w:hAnsi="Times New Roman Tj"/>
          <w:bCs/>
          <w:sz w:val="28"/>
          <w:szCs w:val="28"/>
        </w:rPr>
        <w:t>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омўзгорон ва ѓ;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њамаи вариантхои дар боло овардашуда;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@191. Оё як бемориро мо метавонем, њам ба бемории иљтимої ва њам ба бемории тиббї дохил кунем?                                  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ња;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шояд;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не;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ин тавр хељ шуданаш мумкин не;</w:t>
      </w:r>
    </w:p>
    <w:p w:rsidR="00725429" w:rsidRPr="002A4B83" w:rsidRDefault="00725429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намедонам;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@192. Вобастагии иљтимоии нашъаманд дар кадом холат бавуљудомада метавонад?;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агар шахс мунтазам дар миёни истеъмокунандагони маводи нашъадор бошад;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ин намуди вобастагї вуљуд надорад</w:t>
      </w:r>
      <w:r w:rsidRPr="002A4B83">
        <w:rPr>
          <w:rFonts w:ascii="Times New Roman Tj" w:hAnsi="Times New Roman Tj"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вобастагии иљтимої дар њолати нооромии оила ба вуљуд омда метавонад;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>) намедонам</w:t>
      </w:r>
      <w:r w:rsidRPr="002A4B83">
        <w:rPr>
          <w:rFonts w:ascii="Times New Roman Tj" w:hAnsi="Times New Roman Tj"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ягонтои аз ин вариантњо дуруст нест;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@193.Оё беморињои иљтимої сабаби вайроншавии шахсият шуда метавонад?       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сабаи вайроншавии шахсият танњо беморињои тиббї шуда метавонанд;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>) не, шуда наметавонад;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ња, хама гуна бемори метавонад сабаби вайроншавии шахсият шавад;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намедонам;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њамаи вариантњои дар боло зикр шуда;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 xml:space="preserve">@194. Муолиљаи хуби беморї, ин:        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пешгирии ин беморї аст;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даврабандї кардани беморї аст;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дер накардан ва муолиљаи он аст;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љароњи кардан аст;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намедонам;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@195.Майзадагї,ин:                                 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вобастагии иљтимої аст;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аз меъёр зиёд ва доимї истеъмоли нўшокињои спиртї, ба худ ва атрофиён расонидани зарари љисмонї ва психологї мебошад;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>) истемоли маводи мадњушкунанда аст</w:t>
      </w:r>
      <w:r w:rsidRPr="002A4B83">
        <w:rPr>
          <w:rFonts w:ascii="Times New Roman Tj" w:hAnsi="Times New Roman Tj"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вайроншавии шахсият аст;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вобастагии психологї аст;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@196. Майзадагиро ба кадом гурўњи беморињо дохил кардан мумкин аст?              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психологї;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тиббї;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иљтимої;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биологї;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токсикомания;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@197. Бо кадом сабабњо шахс метавонад гирифтори бемории майзадагї шавад?            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шароити вазнини њаётї;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зиёд будани мушкилотњои њалнашаванда;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муњити носолим;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аъзоёни оила ва ё яке аз онњо майзада будан;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њамаи вариантњои дарболо зикр шуда;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@198.Кадом роњњои табобатї майзадаги вуљуд дорад?                      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психотерапияи фардї;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терапияи гуруњї;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ктерапияи оилавї;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ташкили иттињодияњо ва ташкилоти зидимайхоагї;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>) њамаи вариантњои дарболо овардашуда;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@199.Дар профилактикаи иљтимої, наќши муњимро ки бозида метавонад?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худи бемор;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дўстони мизољ;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муњит;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љомеа;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омўзгор;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@200. Дар кори профилактики кўдакони аз меъёр дуршуда, наќши асосиро кадом институт иљро карда метавонад?                            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2A4B83">
        <w:rPr>
          <w:rFonts w:ascii="Times New Roman Tj" w:hAnsi="Times New Roman Tj"/>
          <w:bCs/>
          <w:sz w:val="28"/>
          <w:szCs w:val="28"/>
        </w:rPr>
        <w:t>) оила</w:t>
      </w:r>
      <w:r w:rsidRPr="002A4B83">
        <w:rPr>
          <w:rFonts w:ascii="Times New Roman Tj" w:hAnsi="Times New Roman Tj"/>
          <w:sz w:val="28"/>
          <w:szCs w:val="28"/>
        </w:rPr>
        <w:t>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давлат;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маориф;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ВАО;</w:t>
      </w:r>
    </w:p>
    <w:p w:rsidR="00725429" w:rsidRPr="002A4B83" w:rsidRDefault="00725429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2A4B83">
        <w:rPr>
          <w:rFonts w:ascii="Times New Roman Tj" w:hAnsi="Times New Roman Tj"/>
          <w:bCs/>
          <w:sz w:val="28"/>
          <w:szCs w:val="28"/>
        </w:rPr>
        <w:t>$</w:t>
      </w:r>
      <w:r w:rsidRPr="002A4B83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2A4B83">
        <w:rPr>
          <w:rFonts w:ascii="Times New Roman Tj" w:hAnsi="Times New Roman Tj"/>
          <w:bCs/>
          <w:sz w:val="28"/>
          <w:szCs w:val="28"/>
        </w:rPr>
        <w:t xml:space="preserve">) </w:t>
      </w:r>
      <w:r w:rsidRPr="002A4B83">
        <w:rPr>
          <w:rFonts w:ascii="Times New Roman Tj" w:hAnsi="Times New Roman Tj"/>
          <w:sz w:val="28"/>
          <w:szCs w:val="28"/>
        </w:rPr>
        <w:t>сиёсат;</w:t>
      </w:r>
    </w:p>
    <w:bookmarkEnd w:id="0"/>
    <w:p w:rsidR="00725429" w:rsidRPr="002A4B83" w:rsidRDefault="00725429" w:rsidP="00902B57">
      <w:pPr>
        <w:tabs>
          <w:tab w:val="left" w:pos="1276"/>
          <w:tab w:val="left" w:pos="1418"/>
        </w:tabs>
      </w:pPr>
    </w:p>
    <w:sectPr w:rsidR="00725429" w:rsidRPr="002A4B83" w:rsidSect="00E27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7935"/>
    <w:multiLevelType w:val="hybridMultilevel"/>
    <w:tmpl w:val="4F18CE8E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78000C"/>
    <w:multiLevelType w:val="hybridMultilevel"/>
    <w:tmpl w:val="EE7003F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D03C02"/>
    <w:multiLevelType w:val="hybridMultilevel"/>
    <w:tmpl w:val="79F66390"/>
    <w:lvl w:ilvl="0" w:tplc="FFFFFFFF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3">
    <w:nsid w:val="0A661806"/>
    <w:multiLevelType w:val="hybridMultilevel"/>
    <w:tmpl w:val="79346628"/>
    <w:lvl w:ilvl="0" w:tplc="B24210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A6462FC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BEF7209"/>
    <w:multiLevelType w:val="hybridMultilevel"/>
    <w:tmpl w:val="3CAAD0E4"/>
    <w:lvl w:ilvl="0" w:tplc="241A5D7E">
      <w:start w:val="1"/>
      <w:numFmt w:val="lowerLetter"/>
      <w:lvlText w:val="%1."/>
      <w:lvlJc w:val="left"/>
      <w:pPr>
        <w:tabs>
          <w:tab w:val="num" w:pos="2759"/>
        </w:tabs>
        <w:ind w:left="2759" w:hanging="41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0E824F4F"/>
    <w:multiLevelType w:val="hybridMultilevel"/>
    <w:tmpl w:val="7D7A1E78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0F9D2B0B"/>
    <w:multiLevelType w:val="hybridMultilevel"/>
    <w:tmpl w:val="0F1E5922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0FB37251"/>
    <w:multiLevelType w:val="hybridMultilevel"/>
    <w:tmpl w:val="D31C81C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09E4020"/>
    <w:multiLevelType w:val="hybridMultilevel"/>
    <w:tmpl w:val="948A054E"/>
    <w:lvl w:ilvl="0" w:tplc="FFFFFFFF">
      <w:start w:val="1"/>
      <w:numFmt w:val="decimal"/>
      <w:lvlText w:val="%1."/>
      <w:lvlJc w:val="left"/>
      <w:pPr>
        <w:tabs>
          <w:tab w:val="num" w:pos="657"/>
        </w:tabs>
        <w:ind w:left="65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77"/>
        </w:tabs>
        <w:ind w:left="13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97"/>
        </w:tabs>
        <w:ind w:left="20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17"/>
        </w:tabs>
        <w:ind w:left="28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537"/>
        </w:tabs>
        <w:ind w:left="35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257"/>
        </w:tabs>
        <w:ind w:left="42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77"/>
        </w:tabs>
        <w:ind w:left="49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697"/>
        </w:tabs>
        <w:ind w:left="56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17"/>
        </w:tabs>
        <w:ind w:left="6417" w:hanging="180"/>
      </w:pPr>
      <w:rPr>
        <w:rFonts w:cs="Times New Roman"/>
      </w:rPr>
    </w:lvl>
  </w:abstractNum>
  <w:abstractNum w:abstractNumId="9">
    <w:nsid w:val="121A2D32"/>
    <w:multiLevelType w:val="hybridMultilevel"/>
    <w:tmpl w:val="44609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30974DC"/>
    <w:multiLevelType w:val="hybridMultilevel"/>
    <w:tmpl w:val="C4BE5E1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159A77B8"/>
    <w:multiLevelType w:val="hybridMultilevel"/>
    <w:tmpl w:val="2940CF0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96154D8"/>
    <w:multiLevelType w:val="hybridMultilevel"/>
    <w:tmpl w:val="333E4B1A"/>
    <w:lvl w:ilvl="0" w:tplc="D572FBB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1A962076"/>
    <w:multiLevelType w:val="hybridMultilevel"/>
    <w:tmpl w:val="1EC002B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AD21ADE"/>
    <w:multiLevelType w:val="hybridMultilevel"/>
    <w:tmpl w:val="CBD096AE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1BDF6374"/>
    <w:multiLevelType w:val="hybridMultilevel"/>
    <w:tmpl w:val="E22C5BBE"/>
    <w:lvl w:ilvl="0" w:tplc="241A5D7E">
      <w:start w:val="1"/>
      <w:numFmt w:val="lowerLetter"/>
      <w:lvlText w:val="%1."/>
      <w:lvlJc w:val="left"/>
      <w:pPr>
        <w:tabs>
          <w:tab w:val="num" w:pos="1139"/>
        </w:tabs>
        <w:ind w:left="1139" w:hanging="41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  <w:rPr>
        <w:rFonts w:cs="Times New Roman"/>
      </w:rPr>
    </w:lvl>
  </w:abstractNum>
  <w:abstractNum w:abstractNumId="16">
    <w:nsid w:val="1D7A0F74"/>
    <w:multiLevelType w:val="hybridMultilevel"/>
    <w:tmpl w:val="D31C81C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F53628C"/>
    <w:multiLevelType w:val="hybridMultilevel"/>
    <w:tmpl w:val="E8A0ECF2"/>
    <w:lvl w:ilvl="0" w:tplc="B110335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233E33CE"/>
    <w:multiLevelType w:val="hybridMultilevel"/>
    <w:tmpl w:val="6332DF34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6D20E63"/>
    <w:multiLevelType w:val="hybridMultilevel"/>
    <w:tmpl w:val="3AFAEEB0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F406510">
      <w:start w:val="73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29F42291"/>
    <w:multiLevelType w:val="hybridMultilevel"/>
    <w:tmpl w:val="90A23E40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34E1579F"/>
    <w:multiLevelType w:val="hybridMultilevel"/>
    <w:tmpl w:val="C0528326"/>
    <w:lvl w:ilvl="0" w:tplc="BF6C23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AA6462FC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56F2AFA"/>
    <w:multiLevelType w:val="hybridMultilevel"/>
    <w:tmpl w:val="B8FE79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578031A"/>
    <w:multiLevelType w:val="hybridMultilevel"/>
    <w:tmpl w:val="1BC0E9F8"/>
    <w:lvl w:ilvl="0" w:tplc="FFFFFFFF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24">
    <w:nsid w:val="36AC1837"/>
    <w:multiLevelType w:val="hybridMultilevel"/>
    <w:tmpl w:val="3AAAE5FC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8A6884"/>
    <w:multiLevelType w:val="hybridMultilevel"/>
    <w:tmpl w:val="DE7615E2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39233446"/>
    <w:multiLevelType w:val="hybridMultilevel"/>
    <w:tmpl w:val="3A38DD5E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3C9C6F03"/>
    <w:multiLevelType w:val="hybridMultilevel"/>
    <w:tmpl w:val="27D69A88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3DB50389"/>
    <w:multiLevelType w:val="hybridMultilevel"/>
    <w:tmpl w:val="7B44839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5353F27"/>
    <w:multiLevelType w:val="hybridMultilevel"/>
    <w:tmpl w:val="0E0C3880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4FA07D83"/>
    <w:multiLevelType w:val="hybridMultilevel"/>
    <w:tmpl w:val="0E9CC7C2"/>
    <w:lvl w:ilvl="0" w:tplc="173EF3A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50EF2092"/>
    <w:multiLevelType w:val="hybridMultilevel"/>
    <w:tmpl w:val="7FFE991E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2">
    <w:nsid w:val="56EF59B6"/>
    <w:multiLevelType w:val="hybridMultilevel"/>
    <w:tmpl w:val="C98A5A94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57052EA6"/>
    <w:multiLevelType w:val="hybridMultilevel"/>
    <w:tmpl w:val="95241534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73003F8"/>
    <w:multiLevelType w:val="hybridMultilevel"/>
    <w:tmpl w:val="F9141792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794138C"/>
    <w:multiLevelType w:val="hybridMultilevel"/>
    <w:tmpl w:val="31B09FF8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B3D6A8F"/>
    <w:multiLevelType w:val="hybridMultilevel"/>
    <w:tmpl w:val="6E40EFC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5C1C7880"/>
    <w:multiLevelType w:val="hybridMultilevel"/>
    <w:tmpl w:val="4F6C4CBE"/>
    <w:lvl w:ilvl="0" w:tplc="E5A222EC">
      <w:start w:val="1"/>
      <w:numFmt w:val="lowerLetter"/>
      <w:lvlText w:val="%1)"/>
      <w:lvlJc w:val="left"/>
      <w:pPr>
        <w:tabs>
          <w:tab w:val="num" w:pos="1620"/>
        </w:tabs>
        <w:ind w:left="1620" w:hanging="589"/>
      </w:pPr>
      <w:rPr>
        <w:rFonts w:ascii="Times New Roman Tj" w:hAnsi="Times New Roman Tj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8">
    <w:nsid w:val="5DA8435A"/>
    <w:multiLevelType w:val="hybridMultilevel"/>
    <w:tmpl w:val="E2C065B6"/>
    <w:lvl w:ilvl="0" w:tplc="FFFFFFFF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39">
    <w:nsid w:val="62563B29"/>
    <w:multiLevelType w:val="hybridMultilevel"/>
    <w:tmpl w:val="9F028BEC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>
    <w:nsid w:val="633834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1">
    <w:nsid w:val="6B49191D"/>
    <w:multiLevelType w:val="hybridMultilevel"/>
    <w:tmpl w:val="46848CF4"/>
    <w:lvl w:ilvl="0" w:tplc="241A5D7E">
      <w:start w:val="1"/>
      <w:numFmt w:val="lowerLetter"/>
      <w:lvlText w:val="%1."/>
      <w:lvlJc w:val="left"/>
      <w:pPr>
        <w:tabs>
          <w:tab w:val="num" w:pos="1139"/>
        </w:tabs>
        <w:ind w:left="1139" w:hanging="41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  <w:rPr>
        <w:rFonts w:cs="Times New Roman"/>
      </w:rPr>
    </w:lvl>
  </w:abstractNum>
  <w:abstractNum w:abstractNumId="42">
    <w:nsid w:val="70DC0014"/>
    <w:multiLevelType w:val="hybridMultilevel"/>
    <w:tmpl w:val="68F87298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3">
    <w:nsid w:val="723473A6"/>
    <w:multiLevelType w:val="hybridMultilevel"/>
    <w:tmpl w:val="D33639AA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A322FF9"/>
    <w:multiLevelType w:val="hybridMultilevel"/>
    <w:tmpl w:val="AD260AB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D4A53D1"/>
    <w:multiLevelType w:val="hybridMultilevel"/>
    <w:tmpl w:val="85741C52"/>
    <w:lvl w:ilvl="0" w:tplc="E5A222EC">
      <w:start w:val="1"/>
      <w:numFmt w:val="lowerLetter"/>
      <w:lvlText w:val="%1)"/>
      <w:lvlJc w:val="left"/>
      <w:pPr>
        <w:tabs>
          <w:tab w:val="num" w:pos="589"/>
        </w:tabs>
        <w:ind w:left="589" w:hanging="589"/>
      </w:pPr>
      <w:rPr>
        <w:rFonts w:ascii="Times New Roman Tj" w:hAnsi="Times New Roman Tj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num w:numId="1">
    <w:abstractNumId w:val="40"/>
    <w:lvlOverride w:ilvl="0">
      <w:startOverride w:val="1"/>
    </w:lvlOverride>
  </w:num>
  <w:num w:numId="2">
    <w:abstractNumId w:val="21"/>
  </w:num>
  <w:num w:numId="3">
    <w:abstractNumId w:val="24"/>
  </w:num>
  <w:num w:numId="4">
    <w:abstractNumId w:val="34"/>
  </w:num>
  <w:num w:numId="5">
    <w:abstractNumId w:val="25"/>
  </w:num>
  <w:num w:numId="6">
    <w:abstractNumId w:val="20"/>
  </w:num>
  <w:num w:numId="7">
    <w:abstractNumId w:val="14"/>
  </w:num>
  <w:num w:numId="8">
    <w:abstractNumId w:val="28"/>
  </w:num>
  <w:num w:numId="9">
    <w:abstractNumId w:val="44"/>
  </w:num>
  <w:num w:numId="10">
    <w:abstractNumId w:val="18"/>
  </w:num>
  <w:num w:numId="11">
    <w:abstractNumId w:val="1"/>
  </w:num>
  <w:num w:numId="12">
    <w:abstractNumId w:val="0"/>
  </w:num>
  <w:num w:numId="13">
    <w:abstractNumId w:val="13"/>
  </w:num>
  <w:num w:numId="14">
    <w:abstractNumId w:val="11"/>
  </w:num>
  <w:num w:numId="15">
    <w:abstractNumId w:val="19"/>
  </w:num>
  <w:num w:numId="16">
    <w:abstractNumId w:val="42"/>
  </w:num>
  <w:num w:numId="17">
    <w:abstractNumId w:val="26"/>
  </w:num>
  <w:num w:numId="18">
    <w:abstractNumId w:val="37"/>
  </w:num>
  <w:num w:numId="19">
    <w:abstractNumId w:val="39"/>
  </w:num>
  <w:num w:numId="20">
    <w:abstractNumId w:val="45"/>
  </w:num>
  <w:num w:numId="21">
    <w:abstractNumId w:val="32"/>
  </w:num>
  <w:num w:numId="22">
    <w:abstractNumId w:val="7"/>
  </w:num>
  <w:num w:numId="23">
    <w:abstractNumId w:val="29"/>
  </w:num>
  <w:num w:numId="24">
    <w:abstractNumId w:val="6"/>
  </w:num>
  <w:num w:numId="25">
    <w:abstractNumId w:val="15"/>
  </w:num>
  <w:num w:numId="26">
    <w:abstractNumId w:val="35"/>
  </w:num>
  <w:num w:numId="27">
    <w:abstractNumId w:val="33"/>
  </w:num>
  <w:num w:numId="28">
    <w:abstractNumId w:val="41"/>
  </w:num>
  <w:num w:numId="29">
    <w:abstractNumId w:val="4"/>
  </w:num>
  <w:num w:numId="30">
    <w:abstractNumId w:val="5"/>
  </w:num>
  <w:num w:numId="31">
    <w:abstractNumId w:val="27"/>
  </w:num>
  <w:num w:numId="32">
    <w:abstractNumId w:val="43"/>
  </w:num>
  <w:num w:numId="33">
    <w:abstractNumId w:val="30"/>
  </w:num>
  <w:num w:numId="34">
    <w:abstractNumId w:val="12"/>
  </w:num>
  <w:num w:numId="35">
    <w:abstractNumId w:val="17"/>
  </w:num>
  <w:num w:numId="36">
    <w:abstractNumId w:val="3"/>
  </w:num>
  <w:num w:numId="37">
    <w:abstractNumId w:val="9"/>
  </w:num>
  <w:num w:numId="38">
    <w:abstractNumId w:val="16"/>
  </w:num>
  <w:num w:numId="39">
    <w:abstractNumId w:val="22"/>
  </w:num>
  <w:num w:numId="40">
    <w:abstractNumId w:val="10"/>
  </w:num>
  <w:num w:numId="41">
    <w:abstractNumId w:val="36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  <w:num w:numId="44">
    <w:abstractNumId w:val="31"/>
  </w:num>
  <w:num w:numId="45">
    <w:abstractNumId w:val="8"/>
  </w:num>
  <w:num w:numId="46">
    <w:abstractNumId w:val="38"/>
  </w:num>
  <w:num w:numId="47">
    <w:abstractNumId w:val="2"/>
  </w:num>
  <w:num w:numId="4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47D"/>
    <w:rsid w:val="0028372D"/>
    <w:rsid w:val="002A4B83"/>
    <w:rsid w:val="00455A1C"/>
    <w:rsid w:val="005C08CE"/>
    <w:rsid w:val="00725429"/>
    <w:rsid w:val="00726BFF"/>
    <w:rsid w:val="00850994"/>
    <w:rsid w:val="008A276F"/>
    <w:rsid w:val="00902B57"/>
    <w:rsid w:val="009A19D5"/>
    <w:rsid w:val="00B3706A"/>
    <w:rsid w:val="00C62A7D"/>
    <w:rsid w:val="00D759EB"/>
    <w:rsid w:val="00E27816"/>
    <w:rsid w:val="00E9347D"/>
    <w:rsid w:val="00F0317D"/>
    <w:rsid w:val="00FE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B57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02B5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02B57"/>
    <w:pPr>
      <w:keepNext/>
      <w:spacing w:after="0" w:line="240" w:lineRule="auto"/>
      <w:jc w:val="both"/>
      <w:outlineLvl w:val="2"/>
    </w:pPr>
    <w:rPr>
      <w:rFonts w:ascii="Times New Roman" w:hAnsi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02B57"/>
    <w:pPr>
      <w:keepNext/>
      <w:spacing w:before="120" w:after="120" w:line="240" w:lineRule="auto"/>
      <w:jc w:val="center"/>
      <w:outlineLvl w:val="5"/>
    </w:pPr>
    <w:rPr>
      <w:rFonts w:ascii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02B57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02B5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02B57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body">
    <w:name w:val="body"/>
    <w:basedOn w:val="Normal"/>
    <w:uiPriority w:val="99"/>
    <w:rsid w:val="00902B57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0"/>
    </w:rPr>
  </w:style>
  <w:style w:type="paragraph" w:styleId="Title">
    <w:name w:val="Title"/>
    <w:basedOn w:val="Normal"/>
    <w:link w:val="TitleChar"/>
    <w:uiPriority w:val="99"/>
    <w:qFormat/>
    <w:rsid w:val="00902B57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902B57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902B57"/>
    <w:pPr>
      <w:spacing w:after="0" w:line="240" w:lineRule="auto"/>
      <w:ind w:left="360"/>
    </w:pPr>
    <w:rPr>
      <w:rFonts w:ascii="Times New Roman" w:hAnsi="Times New Roman"/>
      <w:b/>
      <w:bCs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02B5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902B57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2B5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link w:val="Footer"/>
    <w:uiPriority w:val="99"/>
    <w:locked/>
    <w:rsid w:val="00902B5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1"/>
    <w:uiPriority w:val="99"/>
    <w:rsid w:val="00902B5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Pr>
      <w:rFonts w:eastAsia="Times New Roman" w:cs="Times New Roman"/>
    </w:rPr>
  </w:style>
  <w:style w:type="character" w:customStyle="1" w:styleId="1">
    <w:name w:val="Нижний колонтитул Знак1"/>
    <w:basedOn w:val="DefaultParagraphFont"/>
    <w:uiPriority w:val="99"/>
    <w:semiHidden/>
    <w:rsid w:val="00902B57"/>
    <w:rPr>
      <w:rFonts w:eastAsia="Times New Roman" w:cs="Times New Roman"/>
      <w:lang w:eastAsia="ru-RU"/>
    </w:rPr>
  </w:style>
  <w:style w:type="paragraph" w:styleId="ListParagraph">
    <w:name w:val="List Paragraph"/>
    <w:basedOn w:val="Normal"/>
    <w:uiPriority w:val="99"/>
    <w:qFormat/>
    <w:rsid w:val="00902B57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link w:val="Header"/>
    <w:uiPriority w:val="99"/>
    <w:locked/>
    <w:rsid w:val="00902B57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1"/>
    <w:uiPriority w:val="99"/>
    <w:rsid w:val="00902B5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Pr>
      <w:rFonts w:eastAsia="Times New Roman" w:cs="Times New Roman"/>
    </w:rPr>
  </w:style>
  <w:style w:type="character" w:customStyle="1" w:styleId="10">
    <w:name w:val="Верхний колонтитул Знак1"/>
    <w:basedOn w:val="DefaultParagraphFont"/>
    <w:uiPriority w:val="99"/>
    <w:semiHidden/>
    <w:rsid w:val="00902B57"/>
    <w:rPr>
      <w:rFonts w:eastAsia="Times New Roman" w:cs="Times New Roman"/>
      <w:lang w:eastAsia="ru-RU"/>
    </w:rPr>
  </w:style>
  <w:style w:type="paragraph" w:customStyle="1" w:styleId="Verdana14-">
    <w:name w:val="Стиль Verdana 14 пт Темно-красный"/>
    <w:basedOn w:val="Normal"/>
    <w:next w:val="Normal"/>
    <w:uiPriority w:val="99"/>
    <w:rsid w:val="00902B5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36</Pages>
  <Words>7778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oper05_101</cp:lastModifiedBy>
  <cp:revision>4</cp:revision>
  <dcterms:created xsi:type="dcterms:W3CDTF">2024-05-03T06:01:00Z</dcterms:created>
  <dcterms:modified xsi:type="dcterms:W3CDTF">2024-05-03T10:33:00Z</dcterms:modified>
</cp:coreProperties>
</file>